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5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0"/>
        <w:gridCol w:w="1344"/>
        <w:gridCol w:w="3282"/>
        <w:gridCol w:w="2899"/>
      </w:tblGrid>
      <w:tr w:rsidR="00046F2A" w:rsidRPr="00046F2A" w14:paraId="5B80F993" w14:textId="77777777" w:rsidTr="00421F2F">
        <w:trPr>
          <w:trHeight w:val="4105"/>
        </w:trPr>
        <w:tc>
          <w:tcPr>
            <w:tcW w:w="97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6"/>
              <w:gridCol w:w="6417"/>
            </w:tblGrid>
            <w:tr w:rsidR="00046F2A" w:rsidRPr="00046F2A" w14:paraId="046D4174" w14:textId="77777777" w:rsidTr="001B0C75">
              <w:tc>
                <w:tcPr>
                  <w:tcW w:w="2866" w:type="dxa"/>
                  <w:vAlign w:val="center"/>
                </w:tcPr>
                <w:p w14:paraId="7759020B" w14:textId="6B6E1475" w:rsidR="005F670A" w:rsidRPr="00046F2A" w:rsidRDefault="004574EC" w:rsidP="00FD6750">
                  <w:pPr>
                    <w:snapToGrid w:val="0"/>
                    <w:spacing w:line="240" w:lineRule="atLeast"/>
                    <w:jc w:val="center"/>
                    <w:rPr>
                      <w:rFonts w:ascii="ＭＳ Ｐゴシック" w:eastAsia="ＭＳ Ｐゴシック" w:hAnsi="ＭＳ Ｐゴシック"/>
                      <w:color w:val="000000" w:themeColor="text1"/>
                      <w:sz w:val="28"/>
                      <w:szCs w:val="28"/>
                    </w:rPr>
                  </w:pPr>
                  <w:r w:rsidRPr="00046F2A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7968" behindDoc="0" locked="0" layoutInCell="1" allowOverlap="1" wp14:anchorId="6E3C4F0C" wp14:editId="30669BA7">
                            <wp:simplePos x="0" y="0"/>
                            <wp:positionH relativeFrom="margin">
                              <wp:posOffset>-6985</wp:posOffset>
                            </wp:positionH>
                            <wp:positionV relativeFrom="paragraph">
                              <wp:posOffset>314960</wp:posOffset>
                            </wp:positionV>
                            <wp:extent cx="1285875" cy="342900"/>
                            <wp:effectExtent l="0" t="0" r="9525" b="0"/>
                            <wp:wrapSquare wrapText="bothSides"/>
                            <wp:docPr id="50591008" name="テキスト ボック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85875" cy="3429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5C8DE4B" w14:textId="5EC8C612" w:rsidR="001B0C75" w:rsidRPr="002F17AF" w:rsidRDefault="000B3F61" w:rsidP="001B0C75">
                                        <w:pPr>
                                          <w:spacing w:line="276" w:lineRule="auto"/>
                                          <w:jc w:val="center"/>
                                          <w:rPr>
                                            <w:rFonts w:ascii="ＭＳ Ｐゴシック" w:eastAsia="ＭＳ Ｐゴシック" w:hAnsi="ＭＳ Ｐゴシック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受講</w:t>
                                        </w:r>
                                        <w:r w:rsidR="001B0C75"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申込要項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E3C4F0C" id="テキスト ボックス 4" o:spid="_x0000_s1037" type="#_x0000_t202" style="position:absolute;left:0;text-align:left;margin-left:-.55pt;margin-top:24.8pt;width:101.25pt;height:27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">
                            <v:textbox>
                              <w:txbxContent>
                                <w:p w14:paraId="25C8DE4B" w14:textId="5EC8C612" w:rsidR="001B0C75" w:rsidRPr="002F17AF" w:rsidRDefault="000B3F61" w:rsidP="001B0C7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受講</w:t>
                                  </w:r>
                                  <w:r w:rsidR="001B0C75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申込要項</w:t>
                                  </w:r>
                                </w:p>
                              </w:txbxContent>
                            </v:textbox>
                            <w10:wrap type="square" anchorx="margi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417" w:type="dxa"/>
                </w:tcPr>
                <w:p w14:paraId="2CB059AE" w14:textId="77777777" w:rsidR="005F670A" w:rsidRPr="00046F2A" w:rsidRDefault="005F670A" w:rsidP="000B487A">
                  <w:pPr>
                    <w:rPr>
                      <w:rFonts w:ascii="ＭＳ Ｐゴシック" w:eastAsia="ＭＳ Ｐゴシック" w:hAnsi="ＭＳ Ｐゴシック"/>
                      <w:color w:val="000000" w:themeColor="text1"/>
                      <w:sz w:val="40"/>
                      <w:szCs w:val="40"/>
                    </w:rPr>
                  </w:pPr>
                </w:p>
              </w:tc>
            </w:tr>
          </w:tbl>
          <w:p w14:paraId="6E74BF6D" w14:textId="4E3D4BA2" w:rsidR="005F670A" w:rsidRPr="00046F2A" w:rsidRDefault="005F670A" w:rsidP="000B487A">
            <w:pPr>
              <w:tabs>
                <w:tab w:val="left" w:pos="3528"/>
              </w:tabs>
              <w:snapToGrid w:val="0"/>
              <w:spacing w:line="240" w:lineRule="atLeast"/>
              <w:rPr>
                <w:rFonts w:ascii="AR P丸ゴシック体M" w:eastAsia="AR P丸ゴシック体M" w:hAnsi="ＭＳ Ｐゴシック"/>
                <w:b/>
                <w:color w:val="000000" w:themeColor="text1"/>
                <w:w w:val="150"/>
                <w:sz w:val="16"/>
                <w:u w:val="dotted"/>
                <w:lang w:val="fr-CA"/>
              </w:rPr>
            </w:pPr>
          </w:p>
          <w:p w14:paraId="0FE0B2F5" w14:textId="063FAD16" w:rsidR="005F670A" w:rsidRPr="00046F2A" w:rsidRDefault="005F670A" w:rsidP="00421F2F">
            <w:pPr>
              <w:pStyle w:val="a6"/>
              <w:numPr>
                <w:ilvl w:val="0"/>
                <w:numId w:val="4"/>
              </w:numPr>
              <w:ind w:leftChars="0"/>
              <w:jc w:val="left"/>
              <w:rPr>
                <w:color w:val="000000" w:themeColor="text1"/>
                <w:sz w:val="22"/>
              </w:rPr>
            </w:pPr>
            <w:r w:rsidRPr="00046F2A">
              <w:rPr>
                <w:rFonts w:hint="eastAsia"/>
                <w:color w:val="000000" w:themeColor="text1"/>
                <w:sz w:val="22"/>
              </w:rPr>
              <w:t>下記の</w:t>
            </w:r>
            <w:r w:rsidR="000B3F61" w:rsidRPr="00046F2A">
              <w:rPr>
                <w:rFonts w:hint="eastAsia"/>
                <w:color w:val="000000" w:themeColor="text1"/>
                <w:sz w:val="22"/>
              </w:rPr>
              <w:t>受講</w:t>
            </w:r>
            <w:r w:rsidRPr="00046F2A">
              <w:rPr>
                <w:rFonts w:hint="eastAsia"/>
                <w:color w:val="000000" w:themeColor="text1"/>
                <w:sz w:val="22"/>
              </w:rPr>
              <w:t>申込書に必要事項を記入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し</w:t>
            </w:r>
            <w:r w:rsidRPr="00046F2A">
              <w:rPr>
                <w:rFonts w:hint="eastAsia"/>
                <w:color w:val="000000" w:themeColor="text1"/>
                <w:sz w:val="22"/>
              </w:rPr>
              <w:t>、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このページのコピーを</w:t>
            </w:r>
            <w:r w:rsidRPr="00046F2A">
              <w:rPr>
                <w:rFonts w:hint="eastAsia"/>
                <w:color w:val="000000" w:themeColor="text1"/>
                <w:sz w:val="22"/>
              </w:rPr>
              <w:t>202</w:t>
            </w:r>
            <w:r w:rsidR="00A676AB">
              <w:rPr>
                <w:rFonts w:hint="eastAsia"/>
                <w:color w:val="000000" w:themeColor="text1"/>
                <w:sz w:val="22"/>
              </w:rPr>
              <w:t>6</w:t>
            </w:r>
            <w:r w:rsidRPr="00046F2A">
              <w:rPr>
                <w:rFonts w:hint="eastAsia"/>
                <w:color w:val="000000" w:themeColor="text1"/>
                <w:sz w:val="22"/>
              </w:rPr>
              <w:t>年</w:t>
            </w:r>
            <w:r w:rsidR="00A676AB">
              <w:rPr>
                <w:rFonts w:hint="eastAsia"/>
                <w:color w:val="000000" w:themeColor="text1"/>
                <w:sz w:val="22"/>
              </w:rPr>
              <w:t>6</w:t>
            </w:r>
            <w:r w:rsidRPr="00046F2A">
              <w:rPr>
                <w:color w:val="000000" w:themeColor="text1"/>
                <w:sz w:val="22"/>
              </w:rPr>
              <w:t>月</w:t>
            </w:r>
            <w:r w:rsidR="00A676AB">
              <w:rPr>
                <w:rFonts w:hint="eastAsia"/>
                <w:color w:val="000000" w:themeColor="text1"/>
                <w:sz w:val="22"/>
              </w:rPr>
              <w:t>12</w:t>
            </w:r>
            <w:r w:rsidRPr="00046F2A">
              <w:rPr>
                <w:color w:val="000000" w:themeColor="text1"/>
                <w:sz w:val="22"/>
              </w:rPr>
              <w:t>日</w:t>
            </w:r>
            <w:r w:rsidRPr="00046F2A">
              <w:rPr>
                <w:rFonts w:hint="eastAsia"/>
                <w:color w:val="000000" w:themeColor="text1"/>
                <w:sz w:val="22"/>
              </w:rPr>
              <w:t>（金）までにＦＡＸまたはメールでお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送り</w:t>
            </w:r>
            <w:r w:rsidRPr="00046F2A">
              <w:rPr>
                <w:rFonts w:hint="eastAsia"/>
                <w:color w:val="000000" w:themeColor="text1"/>
                <w:sz w:val="22"/>
              </w:rPr>
              <w:t>ください。なお、メールでお申し込み</w:t>
            </w:r>
            <w:r w:rsidR="00421F2F" w:rsidRPr="00046F2A">
              <w:rPr>
                <w:rFonts w:hint="eastAsia"/>
                <w:color w:val="000000" w:themeColor="text1"/>
                <w:sz w:val="22"/>
              </w:rPr>
              <w:t>の</w:t>
            </w:r>
            <w:r w:rsidRPr="00046F2A">
              <w:rPr>
                <w:rFonts w:hint="eastAsia"/>
                <w:color w:val="000000" w:themeColor="text1"/>
                <w:sz w:val="22"/>
              </w:rPr>
              <w:t>場合は講座専用アドレス宛にご送付ください。</w:t>
            </w:r>
          </w:p>
          <w:p w14:paraId="3A3E2C4F" w14:textId="4F3C5787" w:rsidR="00FD6750" w:rsidRPr="00046F2A" w:rsidRDefault="000B3F61" w:rsidP="000B487A">
            <w:pPr>
              <w:pStyle w:val="a6"/>
              <w:numPr>
                <w:ilvl w:val="0"/>
                <w:numId w:val="4"/>
              </w:numPr>
              <w:ind w:leftChars="150"/>
              <w:jc w:val="left"/>
              <w:rPr>
                <w:color w:val="000000" w:themeColor="text1"/>
                <w:sz w:val="22"/>
              </w:rPr>
            </w:pPr>
            <w:r w:rsidRPr="00046F2A">
              <w:rPr>
                <w:rFonts w:hint="eastAsia"/>
                <w:color w:val="000000" w:themeColor="text1"/>
                <w:sz w:val="22"/>
              </w:rPr>
              <w:t>受講</w:t>
            </w:r>
            <w:r w:rsidR="005F670A" w:rsidRPr="00046F2A">
              <w:rPr>
                <w:rFonts w:hint="eastAsia"/>
                <w:color w:val="000000" w:themeColor="text1"/>
                <w:sz w:val="22"/>
              </w:rPr>
              <w:t>申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し</w:t>
            </w:r>
            <w:r w:rsidR="005F670A" w:rsidRPr="00046F2A">
              <w:rPr>
                <w:rFonts w:hint="eastAsia"/>
                <w:color w:val="000000" w:themeColor="text1"/>
                <w:sz w:val="22"/>
              </w:rPr>
              <w:t>込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み</w:t>
            </w:r>
            <w:r w:rsidR="005F670A" w:rsidRPr="00046F2A">
              <w:rPr>
                <w:rFonts w:hint="eastAsia"/>
                <w:color w:val="000000" w:themeColor="text1"/>
                <w:sz w:val="22"/>
              </w:rPr>
              <w:t>を受け付け</w:t>
            </w:r>
            <w:r w:rsidR="009A5FD1" w:rsidRPr="00046F2A">
              <w:rPr>
                <w:rFonts w:hint="eastAsia"/>
                <w:color w:val="000000" w:themeColor="text1"/>
                <w:sz w:val="22"/>
              </w:rPr>
              <w:t>した</w:t>
            </w:r>
            <w:r w:rsidR="005F670A" w:rsidRPr="00046F2A">
              <w:rPr>
                <w:rFonts w:hint="eastAsia"/>
                <w:color w:val="000000" w:themeColor="text1"/>
                <w:sz w:val="22"/>
              </w:rPr>
              <w:t>後</w:t>
            </w:r>
            <w:r w:rsidR="008B00A9" w:rsidRPr="00046F2A">
              <w:rPr>
                <w:rFonts w:hint="eastAsia"/>
                <w:color w:val="000000" w:themeColor="text1"/>
                <w:sz w:val="22"/>
              </w:rPr>
              <w:t>に</w:t>
            </w:r>
            <w:r w:rsidR="00740C6C" w:rsidRPr="00046F2A">
              <w:rPr>
                <w:rFonts w:hint="eastAsia"/>
                <w:color w:val="000000" w:themeColor="text1"/>
                <w:sz w:val="22"/>
              </w:rPr>
              <w:t>、</w:t>
            </w:r>
            <w:r w:rsidRPr="00046F2A">
              <w:rPr>
                <w:rFonts w:hint="eastAsia"/>
                <w:color w:val="000000" w:themeColor="text1"/>
                <w:sz w:val="22"/>
              </w:rPr>
              <w:t>受講料</w:t>
            </w:r>
            <w:r w:rsidR="00740C6C" w:rsidRPr="00046F2A">
              <w:rPr>
                <w:rFonts w:hint="eastAsia"/>
                <w:color w:val="000000" w:themeColor="text1"/>
                <w:sz w:val="22"/>
              </w:rPr>
              <w:t>及び事前学習等の</w:t>
            </w:r>
            <w:r w:rsidR="005F670A" w:rsidRPr="00046F2A">
              <w:rPr>
                <w:rFonts w:hint="eastAsia"/>
                <w:color w:val="000000" w:themeColor="text1"/>
                <w:sz w:val="22"/>
              </w:rPr>
              <w:t>案内書をお送りします。</w:t>
            </w:r>
          </w:p>
          <w:p w14:paraId="7E369B3A" w14:textId="46C82C9A" w:rsidR="00FD6750" w:rsidRPr="00046F2A" w:rsidRDefault="00FD6750" w:rsidP="000B487A">
            <w:pPr>
              <w:ind w:leftChars="150" w:left="315"/>
              <w:jc w:val="left"/>
              <w:rPr>
                <w:color w:val="000000" w:themeColor="text1"/>
                <w:sz w:val="10"/>
                <w:szCs w:val="16"/>
                <w:lang w:val="fr-CA"/>
              </w:rPr>
            </w:pPr>
          </w:p>
          <w:p w14:paraId="0FEDF9AF" w14:textId="3F3248AA" w:rsidR="005F670A" w:rsidRPr="00046F2A" w:rsidRDefault="005F670A" w:rsidP="000B487A">
            <w:pPr>
              <w:rPr>
                <w:color w:val="000000" w:themeColor="text1"/>
                <w:lang w:val="fr-CA"/>
              </w:rPr>
            </w:pPr>
          </w:p>
          <w:p w14:paraId="37905A8F" w14:textId="071A8843" w:rsidR="005F670A" w:rsidRPr="00046F2A" w:rsidRDefault="00863D03" w:rsidP="000B487A">
            <w:pPr>
              <w:rPr>
                <w:color w:val="000000" w:themeColor="text1"/>
                <w:lang w:val="fr-CA"/>
              </w:rPr>
            </w:pPr>
            <w:r w:rsidRPr="00046F2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AB17423" wp14:editId="59C272C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76200</wp:posOffset>
                      </wp:positionV>
                      <wp:extent cx="6527800" cy="457200"/>
                      <wp:effectExtent l="0" t="0" r="6350" b="0"/>
                      <wp:wrapNone/>
                      <wp:docPr id="133882988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D9D20C" w14:textId="49D0BB8B" w:rsidR="002356E7" w:rsidRPr="009A5FD1" w:rsidRDefault="002356E7" w:rsidP="00421F2F">
                                  <w:pPr>
                                    <w:spacing w:line="360" w:lineRule="auto"/>
                                    <w:ind w:rightChars="-8" w:right="-17"/>
                                    <w:rPr>
                                      <w:rFonts w:ascii="BIZ UDゴシック" w:eastAsia="BIZ UDゴシック" w:hAnsi="BIZ UDゴシック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</w:rPr>
                                  </w:pPr>
                                  <w:r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「大学実務家教員</w:t>
                                  </w:r>
                                  <w:r w:rsidR="00093148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認定</w:t>
                                  </w:r>
                                  <w:r w:rsidR="00F708EF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コース</w:t>
                                  </w:r>
                                  <w:r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」【</w:t>
                                  </w:r>
                                  <w:r w:rsidR="000B3F6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受講</w:t>
                                  </w:r>
                                  <w:r w:rsidRPr="009A5FD1"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bCs/>
                                      <w:color w:val="FFFFFF"/>
                                      <w:sz w:val="42"/>
                                      <w:szCs w:val="42"/>
                                      <w:highlight w:val="black"/>
                                    </w:rPr>
                                    <w:t>申込書】</w:t>
                                  </w:r>
                                </w:p>
                                <w:p w14:paraId="485BDAC5" w14:textId="77777777" w:rsidR="00DD317A" w:rsidRPr="009A5FD1" w:rsidRDefault="00DD317A" w:rsidP="00FD6750">
                                  <w:pPr>
                                    <w:spacing w:line="360" w:lineRule="auto"/>
                                    <w:ind w:firstLineChars="33" w:firstLine="132"/>
                                    <w:rPr>
                                      <w:rFonts w:ascii="BIZ UDゴシック" w:eastAsia="BIZ UDゴシック" w:hAnsi="BIZ UDゴシック"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17423" id="Text Box 34" o:spid="_x0000_s1038" type="#_x0000_t202" style="position:absolute;left:0;text-align:left;margin-left:15.75pt;margin-top:6pt;width:514pt;height:3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" stroked="f">
                      <v:textbox inset="5.85pt,.7pt,5.85pt,.7pt">
                        <w:txbxContent>
                          <w:p w14:paraId="1DD9D20C" w14:textId="49D0BB8B" w:rsidR="002356E7" w:rsidRPr="009A5FD1" w:rsidRDefault="002356E7" w:rsidP="00421F2F">
                            <w:pPr>
                              <w:spacing w:line="360" w:lineRule="auto"/>
                              <w:ind w:rightChars="-8" w:right="-17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FFFFFF"/>
                                <w:sz w:val="42"/>
                                <w:szCs w:val="42"/>
                              </w:rPr>
                            </w:pPr>
                            <w:r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「大学実務家教員</w:t>
                            </w:r>
                            <w:r w:rsidR="00093148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認定</w:t>
                            </w:r>
                            <w:r w:rsidR="00F708EF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コース</w:t>
                            </w:r>
                            <w:r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」【</w:t>
                            </w:r>
                            <w:r w:rsidR="000B3F6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受講</w:t>
                            </w:r>
                            <w:r w:rsidRPr="009A5FD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FFFF"/>
                                <w:sz w:val="42"/>
                                <w:szCs w:val="42"/>
                                <w:highlight w:val="black"/>
                              </w:rPr>
                              <w:t>申込書】</w:t>
                            </w:r>
                          </w:p>
                          <w:p w14:paraId="485BDAC5" w14:textId="77777777" w:rsidR="00DD317A" w:rsidRPr="009A5FD1" w:rsidRDefault="00DD317A" w:rsidP="00FD6750">
                            <w:pPr>
                              <w:spacing w:line="360" w:lineRule="auto"/>
                              <w:ind w:firstLineChars="33" w:firstLine="132"/>
                              <w:rPr>
                                <w:rFonts w:ascii="BIZ UDゴシック" w:eastAsia="BIZ UDゴシック" w:hAnsi="BIZ UDゴシック"/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EEEB54" w14:textId="77777777" w:rsidR="005F670A" w:rsidRPr="00046F2A" w:rsidRDefault="005F670A" w:rsidP="000B487A">
            <w:pPr>
              <w:rPr>
                <w:color w:val="000000" w:themeColor="text1"/>
                <w:lang w:val="fr-CA"/>
              </w:rPr>
            </w:pPr>
          </w:p>
          <w:p w14:paraId="63C6C503" w14:textId="77777777" w:rsidR="005F670A" w:rsidRPr="00046F2A" w:rsidRDefault="005F670A" w:rsidP="000B487A">
            <w:pPr>
              <w:rPr>
                <w:color w:val="000000" w:themeColor="text1"/>
              </w:rPr>
            </w:pPr>
          </w:p>
        </w:tc>
      </w:tr>
      <w:tr w:rsidR="00046F2A" w:rsidRPr="00046F2A" w14:paraId="6469BFAF" w14:textId="77777777" w:rsidTr="00421F2F">
        <w:trPr>
          <w:trHeight w:val="210"/>
        </w:trPr>
        <w:tc>
          <w:tcPr>
            <w:tcW w:w="354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5E5678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22817C8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25137E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</w:pPr>
          </w:p>
        </w:tc>
      </w:tr>
      <w:tr w:rsidR="00046F2A" w:rsidRPr="00046F2A" w14:paraId="0431F740" w14:textId="77777777" w:rsidTr="00421F2F">
        <w:trPr>
          <w:trHeight w:val="210"/>
        </w:trPr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47EB809A" w14:textId="67C57E75" w:rsidR="005F670A" w:rsidRPr="00046F2A" w:rsidRDefault="000B3F61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pacing w:val="100"/>
                <w:kern w:val="0"/>
                <w:sz w:val="20"/>
                <w:szCs w:val="18"/>
                <w:fitText w:val="1407" w:id="-751641088"/>
              </w:rPr>
              <w:t>受講</w:t>
            </w:r>
            <w:r w:rsidR="005F670A" w:rsidRPr="00046F2A">
              <w:rPr>
                <w:rFonts w:ascii="AR丸ゴシック体M" w:eastAsia="AR丸ゴシック体M" w:hint="eastAsia"/>
                <w:b/>
                <w:color w:val="000000" w:themeColor="text1"/>
                <w:spacing w:val="100"/>
                <w:kern w:val="0"/>
                <w:sz w:val="20"/>
                <w:szCs w:val="18"/>
                <w:fitText w:val="1407" w:id="-751641088"/>
              </w:rPr>
              <w:t>者氏</w:t>
            </w:r>
            <w:r w:rsidR="005F670A" w:rsidRPr="00046F2A">
              <w:rPr>
                <w:rFonts w:ascii="AR丸ゴシック体M" w:eastAsia="AR丸ゴシック体M" w:hint="eastAsia"/>
                <w:b/>
                <w:color w:val="000000" w:themeColor="text1"/>
                <w:spacing w:val="4"/>
                <w:kern w:val="0"/>
                <w:sz w:val="20"/>
                <w:szCs w:val="18"/>
                <w:fitText w:val="1407" w:id="-751641088"/>
              </w:rPr>
              <w:t>名</w:t>
            </w:r>
          </w:p>
        </w:tc>
        <w:tc>
          <w:tcPr>
            <w:tcW w:w="3282" w:type="dxa"/>
            <w:vMerge w:val="restart"/>
            <w:tcBorders>
              <w:top w:val="single" w:sz="12" w:space="0" w:color="auto"/>
            </w:tcBorders>
            <w:vAlign w:val="center"/>
          </w:tcPr>
          <w:p w14:paraId="30B18098" w14:textId="77777777" w:rsidR="005F670A" w:rsidRPr="00046F2A" w:rsidRDefault="005F670A" w:rsidP="000B48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20"/>
                <w:szCs w:val="18"/>
              </w:rPr>
              <w:t>勤</w:t>
            </w:r>
            <w:r w:rsidRPr="00046F2A"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  <w:t xml:space="preserve"> </w:t>
            </w: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20"/>
                <w:szCs w:val="18"/>
              </w:rPr>
              <w:t>務</w:t>
            </w:r>
            <w:r w:rsidRPr="00046F2A">
              <w:rPr>
                <w:rFonts w:ascii="AR丸ゴシック体M" w:eastAsia="AR丸ゴシック体M"/>
                <w:b/>
                <w:color w:val="000000" w:themeColor="text1"/>
                <w:sz w:val="20"/>
                <w:szCs w:val="18"/>
              </w:rPr>
              <w:t xml:space="preserve"> </w:t>
            </w: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20"/>
                <w:szCs w:val="18"/>
              </w:rPr>
              <w:t>先</w:t>
            </w:r>
          </w:p>
        </w:tc>
        <w:tc>
          <w:tcPr>
            <w:tcW w:w="2899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464DE84" w14:textId="11810DAA" w:rsidR="00421F2F" w:rsidRPr="00046F2A" w:rsidRDefault="005F670A" w:rsidP="00421F2F">
            <w:pPr>
              <w:spacing w:line="0" w:lineRule="atLeast"/>
              <w:ind w:leftChars="-366" w:left="-1" w:hangingChars="478" w:hanging="768"/>
              <w:jc w:val="center"/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所</w:t>
            </w:r>
            <w:r w:rsidRPr="00046F2A"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  <w:t xml:space="preserve"> </w:t>
            </w: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属</w:t>
            </w:r>
            <w:r w:rsidR="0075120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 xml:space="preserve">　 </w:t>
            </w:r>
            <w:r w:rsidR="00421F2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企業の</w:t>
            </w:r>
            <w:r w:rsidR="0075120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方：</w:t>
            </w:r>
            <w:r w:rsidR="00421F2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部署名</w:t>
            </w:r>
          </w:p>
          <w:p w14:paraId="249F093C" w14:textId="05355C63" w:rsidR="005F670A" w:rsidRPr="00046F2A" w:rsidRDefault="00421F2F" w:rsidP="0075120F">
            <w:pPr>
              <w:spacing w:line="0" w:lineRule="atLeast"/>
              <w:ind w:firstLineChars="400" w:firstLine="643"/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大学の</w:t>
            </w:r>
            <w:r w:rsidR="0075120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方：</w:t>
            </w:r>
            <w:r w:rsidR="005F670A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学部・学科</w:t>
            </w:r>
            <w:r w:rsidR="0075120F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名</w:t>
            </w:r>
          </w:p>
        </w:tc>
      </w:tr>
      <w:tr w:rsidR="00046F2A" w:rsidRPr="00046F2A" w14:paraId="473DC198" w14:textId="77777777" w:rsidTr="000B487A">
        <w:trPr>
          <w:trHeight w:val="360"/>
        </w:trPr>
        <w:tc>
          <w:tcPr>
            <w:tcW w:w="3544" w:type="dxa"/>
            <w:gridSpan w:val="2"/>
            <w:vMerge/>
            <w:tcBorders>
              <w:left w:val="single" w:sz="12" w:space="0" w:color="auto"/>
              <w:bottom w:val="dotted" w:sz="4" w:space="0" w:color="auto"/>
            </w:tcBorders>
          </w:tcPr>
          <w:p w14:paraId="0BE70B6C" w14:textId="77777777" w:rsidR="005F670A" w:rsidRPr="00046F2A" w:rsidRDefault="005F670A" w:rsidP="000B487A">
            <w:pPr>
              <w:jc w:val="center"/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282" w:type="dxa"/>
            <w:vMerge/>
            <w:tcBorders>
              <w:bottom w:val="dotted" w:sz="4" w:space="0" w:color="auto"/>
            </w:tcBorders>
          </w:tcPr>
          <w:p w14:paraId="39ADF86A" w14:textId="77777777" w:rsidR="005F670A" w:rsidRPr="00046F2A" w:rsidRDefault="005F670A" w:rsidP="000B487A">
            <w:pPr>
              <w:jc w:val="center"/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99" w:type="dxa"/>
            <w:vMerge w:val="restart"/>
            <w:tcBorders>
              <w:top w:val="dotted" w:sz="4" w:space="0" w:color="auto"/>
              <w:right w:val="single" w:sz="12" w:space="0" w:color="auto"/>
            </w:tcBorders>
          </w:tcPr>
          <w:p w14:paraId="621FCD9A" w14:textId="77777777" w:rsidR="005F670A" w:rsidRPr="00046F2A" w:rsidRDefault="005F670A" w:rsidP="000B487A">
            <w:pPr>
              <w:spacing w:line="0" w:lineRule="atLeast"/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</w:p>
          <w:p w14:paraId="791F77A4" w14:textId="77777777" w:rsidR="005F670A" w:rsidRPr="00046F2A" w:rsidRDefault="005F670A" w:rsidP="000B487A">
            <w:pPr>
              <w:spacing w:line="0" w:lineRule="atLeast"/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</w:p>
        </w:tc>
      </w:tr>
      <w:tr w:rsidR="00046F2A" w:rsidRPr="00046F2A" w14:paraId="19B4D73E" w14:textId="77777777" w:rsidTr="000B487A">
        <w:trPr>
          <w:trHeight w:val="360"/>
        </w:trPr>
        <w:tc>
          <w:tcPr>
            <w:tcW w:w="3544" w:type="dxa"/>
            <w:gridSpan w:val="2"/>
            <w:vMerge w:val="restart"/>
            <w:tcBorders>
              <w:top w:val="dotted" w:sz="4" w:space="0" w:color="auto"/>
              <w:left w:val="single" w:sz="12" w:space="0" w:color="auto"/>
            </w:tcBorders>
          </w:tcPr>
          <w:p w14:paraId="2738B72B" w14:textId="77777777" w:rsidR="005F670A" w:rsidRPr="00046F2A" w:rsidRDefault="005F670A" w:rsidP="00C31ED4">
            <w:pPr>
              <w:ind w:firstLineChars="1000" w:firstLine="1400"/>
              <w:rPr>
                <w:rFonts w:ascii="AR丸ゴシック体M" w:eastAsia="AR丸ゴシック体M"/>
                <w:color w:val="000000" w:themeColor="text1"/>
                <w:sz w:val="16"/>
                <w:szCs w:val="16"/>
              </w:rPr>
            </w:pPr>
            <w:r w:rsidRPr="00046F2A">
              <w:rPr>
                <w:rFonts w:ascii="AR丸ゴシック体M" w:eastAsia="AR丸ゴシック体M" w:hint="eastAsia"/>
                <w:color w:val="000000" w:themeColor="text1"/>
                <w:sz w:val="14"/>
                <w:szCs w:val="16"/>
              </w:rPr>
              <w:t>ふりがな</w:t>
            </w:r>
          </w:p>
        </w:tc>
        <w:tc>
          <w:tcPr>
            <w:tcW w:w="3282" w:type="dxa"/>
            <w:vMerge w:val="restart"/>
            <w:tcBorders>
              <w:top w:val="dotted" w:sz="4" w:space="0" w:color="auto"/>
            </w:tcBorders>
          </w:tcPr>
          <w:p w14:paraId="45D7A305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right w:val="single" w:sz="12" w:space="0" w:color="auto"/>
            </w:tcBorders>
          </w:tcPr>
          <w:p w14:paraId="7C95CBB5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046F2A" w:rsidRPr="00046F2A" w14:paraId="091C40B7" w14:textId="77777777" w:rsidTr="000B487A">
        <w:trPr>
          <w:trHeight w:val="179"/>
        </w:trPr>
        <w:tc>
          <w:tcPr>
            <w:tcW w:w="3544" w:type="dxa"/>
            <w:gridSpan w:val="2"/>
            <w:vMerge/>
            <w:tcBorders>
              <w:left w:val="single" w:sz="12" w:space="0" w:color="auto"/>
            </w:tcBorders>
          </w:tcPr>
          <w:p w14:paraId="49B21BFF" w14:textId="77777777" w:rsidR="005F670A" w:rsidRPr="00046F2A" w:rsidRDefault="005F670A" w:rsidP="000B487A">
            <w:pPr>
              <w:rPr>
                <w:rFonts w:ascii="AR丸ゴシック体M" w:eastAsia="AR丸ゴシック体M"/>
                <w:color w:val="000000" w:themeColor="text1"/>
                <w:sz w:val="16"/>
                <w:szCs w:val="16"/>
              </w:rPr>
            </w:pPr>
          </w:p>
        </w:tc>
        <w:tc>
          <w:tcPr>
            <w:tcW w:w="3282" w:type="dxa"/>
            <w:vMerge/>
          </w:tcPr>
          <w:p w14:paraId="50E8E180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DD3D1D8" w14:textId="5114E2D3" w:rsidR="0075120F" w:rsidRPr="00046F2A" w:rsidRDefault="0075120F" w:rsidP="0075120F">
            <w:pPr>
              <w:spacing w:line="0" w:lineRule="atLeast"/>
              <w:ind w:firstLineChars="200" w:firstLine="321"/>
              <w:jc w:val="left"/>
              <w:rPr>
                <w:rFonts w:ascii="AR丸ゴシック体M" w:eastAsia="AR丸ゴシック体M"/>
                <w:b/>
                <w:color w:val="000000" w:themeColor="text1"/>
                <w:sz w:val="16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企業の方：専門分野</w:t>
            </w:r>
          </w:p>
          <w:p w14:paraId="111FB981" w14:textId="015E88A5" w:rsidR="005F670A" w:rsidRPr="00046F2A" w:rsidRDefault="0075120F" w:rsidP="0075120F">
            <w:pPr>
              <w:spacing w:line="0" w:lineRule="atLeast"/>
              <w:ind w:firstLineChars="200" w:firstLine="321"/>
              <w:jc w:val="left"/>
              <w:rPr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大学の方：</w:t>
            </w:r>
            <w:r w:rsidR="005F670A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8"/>
              </w:rPr>
              <w:t>主な担当科目</w:t>
            </w:r>
          </w:p>
        </w:tc>
      </w:tr>
      <w:tr w:rsidR="00046F2A" w:rsidRPr="00046F2A" w14:paraId="0BA86557" w14:textId="77777777" w:rsidTr="000B487A">
        <w:trPr>
          <w:trHeight w:val="207"/>
        </w:trPr>
        <w:tc>
          <w:tcPr>
            <w:tcW w:w="3544" w:type="dxa"/>
            <w:gridSpan w:val="2"/>
            <w:vMerge/>
            <w:tcBorders>
              <w:left w:val="single" w:sz="12" w:space="0" w:color="auto"/>
            </w:tcBorders>
          </w:tcPr>
          <w:p w14:paraId="1BEB5E76" w14:textId="77777777" w:rsidR="005F670A" w:rsidRPr="00046F2A" w:rsidRDefault="005F670A" w:rsidP="000B487A">
            <w:pPr>
              <w:rPr>
                <w:rFonts w:ascii="AR丸ゴシック体M" w:eastAsia="AR丸ゴシック体M"/>
                <w:color w:val="000000" w:themeColor="text1"/>
                <w:sz w:val="16"/>
                <w:szCs w:val="16"/>
              </w:rPr>
            </w:pPr>
          </w:p>
        </w:tc>
        <w:tc>
          <w:tcPr>
            <w:tcW w:w="3282" w:type="dxa"/>
            <w:vMerge/>
          </w:tcPr>
          <w:p w14:paraId="2F938E43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dotted" w:sz="4" w:space="0" w:color="auto"/>
              <w:right w:val="single" w:sz="12" w:space="0" w:color="auto"/>
            </w:tcBorders>
          </w:tcPr>
          <w:p w14:paraId="4AC57F6C" w14:textId="77777777" w:rsidR="005F670A" w:rsidRPr="00046F2A" w:rsidRDefault="005F670A" w:rsidP="000B487A">
            <w:pPr>
              <w:spacing w:line="0" w:lineRule="atLeast"/>
              <w:rPr>
                <w:color w:val="000000" w:themeColor="text1"/>
                <w:sz w:val="18"/>
                <w:szCs w:val="18"/>
              </w:rPr>
            </w:pPr>
          </w:p>
          <w:p w14:paraId="15B63F55" w14:textId="77777777" w:rsidR="005F670A" w:rsidRPr="00046F2A" w:rsidRDefault="005F670A" w:rsidP="000B487A">
            <w:pPr>
              <w:spacing w:line="0" w:lineRule="atLeast"/>
              <w:rPr>
                <w:color w:val="000000" w:themeColor="text1"/>
                <w:sz w:val="18"/>
                <w:szCs w:val="18"/>
              </w:rPr>
            </w:pPr>
          </w:p>
        </w:tc>
      </w:tr>
      <w:tr w:rsidR="00046F2A" w:rsidRPr="00046F2A" w14:paraId="6820ADCB" w14:textId="77777777" w:rsidTr="000B487A">
        <w:trPr>
          <w:trHeight w:val="1141"/>
        </w:trPr>
        <w:tc>
          <w:tcPr>
            <w:tcW w:w="9725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447CB1" w14:textId="77777777" w:rsidR="005F670A" w:rsidRPr="00046F2A" w:rsidRDefault="005F670A" w:rsidP="000B487A">
            <w:pPr>
              <w:rPr>
                <w:rFonts w:ascii="AR丸ゴシック体M" w:eastAsia="AR丸ゴシック体M"/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テキスト送付先</w:t>
            </w: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8"/>
                <w:szCs w:val="18"/>
              </w:rPr>
              <w:t xml:space="preserve">　ご住所（1.勤務先　2.自宅</w:t>
            </w:r>
            <w:r w:rsidRPr="00046F2A">
              <w:rPr>
                <w:rFonts w:ascii="AR丸ゴシック体M" w:eastAsia="AR丸ゴシック体M" w:hint="eastAsia"/>
                <w:color w:val="000000" w:themeColor="text1"/>
                <w:sz w:val="18"/>
                <w:szCs w:val="18"/>
              </w:rPr>
              <w:t xml:space="preserve">）　</w:t>
            </w:r>
          </w:p>
          <w:p w14:paraId="1C707416" w14:textId="714BE6DD" w:rsidR="005F670A" w:rsidRPr="00046F2A" w:rsidRDefault="005F670A" w:rsidP="000B487A">
            <w:pPr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color w:val="000000" w:themeColor="text1"/>
                <w:sz w:val="18"/>
                <w:szCs w:val="18"/>
              </w:rPr>
              <w:t xml:space="preserve">〒　</w:t>
            </w:r>
            <w:r w:rsidR="00206F20">
              <w:rPr>
                <w:rFonts w:ascii="AR丸ゴシック体M" w:eastAsia="AR丸ゴシック体M" w:hint="eastAsia"/>
                <w:color w:val="000000" w:themeColor="text1"/>
                <w:sz w:val="18"/>
                <w:szCs w:val="18"/>
              </w:rPr>
              <w:t xml:space="preserve"> -        </w:t>
            </w:r>
          </w:p>
          <w:p w14:paraId="2122250B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</w:p>
          <w:p w14:paraId="35F3E18D" w14:textId="1E0C93C2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bCs/>
                <w:color w:val="000000" w:themeColor="text1"/>
                <w:sz w:val="16"/>
                <w:szCs w:val="16"/>
              </w:rPr>
              <w:t>電話番号</w:t>
            </w:r>
            <w:r w:rsidRPr="00046F2A">
              <w:rPr>
                <w:rFonts w:ascii="AR丸ゴシック体M" w:eastAsia="AR丸ゴシック体M" w:hint="eastAsia"/>
                <w:color w:val="000000" w:themeColor="text1"/>
                <w:sz w:val="16"/>
                <w:szCs w:val="16"/>
              </w:rPr>
              <w:t xml:space="preserve">　　　　　　　　　　　　　　　　　　　</w:t>
            </w:r>
            <w:r w:rsidR="00206F20">
              <w:rPr>
                <w:rFonts w:ascii="AR丸ゴシック体M" w:eastAsia="AR丸ゴシック体M" w:hint="eastAsia"/>
                <w:color w:val="000000" w:themeColor="text1"/>
                <w:sz w:val="16"/>
                <w:szCs w:val="16"/>
              </w:rPr>
              <w:t xml:space="preserve">  </w:t>
            </w:r>
            <w:r w:rsidRPr="00046F2A">
              <w:rPr>
                <w:rFonts w:ascii="AR丸ゴシック体M" w:eastAsia="AR丸ゴシック体M" w:hint="eastAsia"/>
                <w:color w:val="000000" w:themeColor="text1"/>
                <w:sz w:val="16"/>
                <w:szCs w:val="16"/>
              </w:rPr>
              <w:t xml:space="preserve">　　</w:t>
            </w:r>
            <w:r w:rsidRPr="00046F2A">
              <w:rPr>
                <w:rFonts w:ascii="AR丸ゴシック体M" w:eastAsia="AR丸ゴシック体M" w:hint="eastAsia"/>
                <w:b/>
                <w:bCs/>
                <w:color w:val="000000" w:themeColor="text1"/>
                <w:sz w:val="16"/>
                <w:szCs w:val="16"/>
              </w:rPr>
              <w:t xml:space="preserve">　E-mail（必須）</w:t>
            </w:r>
          </w:p>
        </w:tc>
      </w:tr>
      <w:tr w:rsidR="00046F2A" w:rsidRPr="00046F2A" w14:paraId="36F84DA3" w14:textId="77777777" w:rsidTr="000B487A">
        <w:trPr>
          <w:trHeight w:val="426"/>
        </w:trPr>
        <w:tc>
          <w:tcPr>
            <w:tcW w:w="2200" w:type="dxa"/>
            <w:tcBorders>
              <w:left w:val="single" w:sz="12" w:space="0" w:color="auto"/>
              <w:right w:val="dotted" w:sz="4" w:space="0" w:color="auto"/>
            </w:tcBorders>
          </w:tcPr>
          <w:p w14:paraId="48B84134" w14:textId="77777777" w:rsidR="005F670A" w:rsidRPr="00046F2A" w:rsidRDefault="005F670A" w:rsidP="000B487A">
            <w:pPr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8"/>
                <w:szCs w:val="18"/>
              </w:rPr>
              <w:t>大学教育歴</w:t>
            </w:r>
          </w:p>
        </w:tc>
        <w:tc>
          <w:tcPr>
            <w:tcW w:w="1344" w:type="dxa"/>
            <w:tcBorders>
              <w:left w:val="dotted" w:sz="4" w:space="0" w:color="auto"/>
            </w:tcBorders>
          </w:tcPr>
          <w:p w14:paraId="5FAA366A" w14:textId="77777777" w:rsidR="005F670A" w:rsidRPr="00046F2A" w:rsidRDefault="005F670A" w:rsidP="000B487A">
            <w:pPr>
              <w:rPr>
                <w:color w:val="000000" w:themeColor="text1"/>
                <w:sz w:val="18"/>
                <w:szCs w:val="18"/>
              </w:rPr>
            </w:pPr>
            <w:r w:rsidRPr="00046F2A">
              <w:rPr>
                <w:rFonts w:hint="eastAsia"/>
                <w:color w:val="000000" w:themeColor="text1"/>
                <w:sz w:val="18"/>
                <w:szCs w:val="18"/>
              </w:rPr>
              <w:t xml:space="preserve">　　　　　年</w:t>
            </w:r>
          </w:p>
        </w:tc>
        <w:tc>
          <w:tcPr>
            <w:tcW w:w="6181" w:type="dxa"/>
            <w:gridSpan w:val="2"/>
            <w:vMerge w:val="restart"/>
            <w:tcBorders>
              <w:right w:val="single" w:sz="12" w:space="0" w:color="auto"/>
            </w:tcBorders>
          </w:tcPr>
          <w:p w14:paraId="1FF66823" w14:textId="3D9B3F8E" w:rsidR="005F670A" w:rsidRPr="00046F2A" w:rsidRDefault="0075120F" w:rsidP="000B487A">
            <w:pPr>
              <w:rPr>
                <w:rFonts w:ascii="AR丸ゴシック体M" w:eastAsia="AR丸ゴシック体M"/>
                <w:b/>
                <w:color w:val="000000" w:themeColor="text1"/>
                <w:sz w:val="16"/>
                <w:szCs w:val="16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6"/>
              </w:rPr>
              <w:t>・</w:t>
            </w:r>
            <w:r w:rsidR="005F670A"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6"/>
              </w:rPr>
              <w:t>大学教員の方は現在担当している科目と今後の予定</w:t>
            </w:r>
          </w:p>
          <w:p w14:paraId="5CB7CDB4" w14:textId="6FFD56CD" w:rsidR="0075120F" w:rsidRPr="00046F2A" w:rsidRDefault="0075120F" w:rsidP="000B487A">
            <w:pPr>
              <w:rPr>
                <w:rFonts w:ascii="AR丸ゴシック体M" w:eastAsia="AR丸ゴシック体M"/>
                <w:b/>
                <w:color w:val="000000" w:themeColor="text1"/>
                <w:sz w:val="16"/>
                <w:szCs w:val="16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6"/>
                <w:szCs w:val="16"/>
              </w:rPr>
              <w:t>・企業の方は実務家教員の希望</w:t>
            </w:r>
          </w:p>
          <w:p w14:paraId="4B05C235" w14:textId="77777777" w:rsidR="005F670A" w:rsidRPr="00046F2A" w:rsidRDefault="005F670A" w:rsidP="000B487A">
            <w:pPr>
              <w:rPr>
                <w:rFonts w:ascii="AR丸ゴシック体M" w:eastAsia="AR丸ゴシック体M"/>
                <w:color w:val="000000" w:themeColor="text1"/>
                <w:sz w:val="16"/>
                <w:szCs w:val="16"/>
              </w:rPr>
            </w:pPr>
          </w:p>
        </w:tc>
      </w:tr>
      <w:tr w:rsidR="005F670A" w:rsidRPr="00046F2A" w14:paraId="4774273A" w14:textId="77777777" w:rsidTr="000B487A">
        <w:trPr>
          <w:trHeight w:val="405"/>
        </w:trPr>
        <w:tc>
          <w:tcPr>
            <w:tcW w:w="2200" w:type="dxa"/>
            <w:tcBorders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6EC72CA5" w14:textId="77777777" w:rsidR="005F670A" w:rsidRPr="00046F2A" w:rsidRDefault="005F670A" w:rsidP="00C54D58">
            <w:pPr>
              <w:spacing w:before="240" w:line="360" w:lineRule="auto"/>
              <w:rPr>
                <w:rFonts w:ascii="AR丸ゴシック体M" w:eastAsia="AR丸ゴシック体M"/>
                <w:b/>
                <w:color w:val="000000" w:themeColor="text1"/>
                <w:sz w:val="18"/>
                <w:szCs w:val="18"/>
              </w:rPr>
            </w:pPr>
            <w:r w:rsidRPr="00046F2A">
              <w:rPr>
                <w:rFonts w:ascii="AR丸ゴシック体M" w:eastAsia="AR丸ゴシック体M" w:hint="eastAsia"/>
                <w:b/>
                <w:color w:val="000000" w:themeColor="text1"/>
                <w:sz w:val="18"/>
                <w:szCs w:val="18"/>
              </w:rPr>
              <w:t>企業経験</w:t>
            </w:r>
            <w:r w:rsidR="00C54D58" w:rsidRPr="00046F2A">
              <w:rPr>
                <w:rFonts w:ascii="AR丸ゴシック体M" w:eastAsia="AR丸ゴシック体M" w:hint="eastAsia"/>
                <w:b/>
                <w:color w:val="000000" w:themeColor="text1"/>
                <w:sz w:val="18"/>
                <w:szCs w:val="18"/>
              </w:rPr>
              <w:t xml:space="preserve">　　</w:t>
            </w:r>
            <w:r w:rsidRPr="00046F2A">
              <w:rPr>
                <w:rFonts w:hint="eastAsia"/>
                <w:bCs/>
                <w:color w:val="000000" w:themeColor="text1"/>
                <w:sz w:val="18"/>
                <w:szCs w:val="18"/>
              </w:rPr>
              <w:t>有</w:t>
            </w:r>
            <w:r w:rsidR="008B00A9" w:rsidRPr="00046F2A">
              <w:rPr>
                <w:rFonts w:hint="eastAsia"/>
                <w:bCs/>
                <w:color w:val="000000" w:themeColor="text1"/>
                <w:sz w:val="18"/>
                <w:szCs w:val="18"/>
              </w:rPr>
              <w:t xml:space="preserve">　　</w:t>
            </w:r>
            <w:r w:rsidRPr="00046F2A">
              <w:rPr>
                <w:rFonts w:hint="eastAsia"/>
                <w:bCs/>
                <w:color w:val="000000" w:themeColor="text1"/>
                <w:sz w:val="18"/>
                <w:szCs w:val="18"/>
              </w:rPr>
              <w:t>無</w:t>
            </w:r>
          </w:p>
        </w:tc>
        <w:tc>
          <w:tcPr>
            <w:tcW w:w="1344" w:type="dxa"/>
            <w:tcBorders>
              <w:left w:val="dotted" w:sz="4" w:space="0" w:color="auto"/>
              <w:bottom w:val="single" w:sz="12" w:space="0" w:color="auto"/>
            </w:tcBorders>
          </w:tcPr>
          <w:p w14:paraId="6A08AC40" w14:textId="77777777" w:rsidR="005F670A" w:rsidRPr="00046F2A" w:rsidRDefault="005F670A" w:rsidP="00C54D58">
            <w:pPr>
              <w:spacing w:before="240" w:line="360" w:lineRule="auto"/>
              <w:rPr>
                <w:color w:val="000000" w:themeColor="text1"/>
                <w:sz w:val="18"/>
                <w:szCs w:val="18"/>
              </w:rPr>
            </w:pPr>
            <w:r w:rsidRPr="00046F2A">
              <w:rPr>
                <w:rFonts w:hint="eastAsia"/>
                <w:color w:val="000000" w:themeColor="text1"/>
                <w:sz w:val="18"/>
                <w:szCs w:val="18"/>
              </w:rPr>
              <w:t xml:space="preserve">　　　　　年</w:t>
            </w:r>
          </w:p>
        </w:tc>
        <w:tc>
          <w:tcPr>
            <w:tcW w:w="6181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9C50C42" w14:textId="77777777" w:rsidR="005F670A" w:rsidRPr="00046F2A" w:rsidRDefault="005F670A" w:rsidP="00C54D58">
            <w:pPr>
              <w:spacing w:before="240" w:line="360" w:lineRule="auto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4E11C173" w14:textId="0DAE7A98" w:rsidR="005F670A" w:rsidRPr="00046F2A" w:rsidRDefault="005F670A" w:rsidP="005F670A">
      <w:pPr>
        <w:spacing w:line="0" w:lineRule="atLeast"/>
        <w:ind w:firstLineChars="100" w:firstLine="180"/>
        <w:jc w:val="left"/>
        <w:rPr>
          <w:color w:val="000000" w:themeColor="text1"/>
          <w:sz w:val="18"/>
          <w:szCs w:val="18"/>
        </w:rPr>
      </w:pPr>
    </w:p>
    <w:p w14:paraId="1A372967" w14:textId="183DFA26" w:rsidR="005F670A" w:rsidRPr="00046F2A" w:rsidRDefault="005F670A" w:rsidP="005F670A">
      <w:pPr>
        <w:spacing w:line="0" w:lineRule="atLeast"/>
        <w:ind w:firstLineChars="100" w:firstLine="220"/>
        <w:jc w:val="left"/>
        <w:rPr>
          <w:color w:val="000000" w:themeColor="text1"/>
          <w:sz w:val="22"/>
          <w:szCs w:val="18"/>
        </w:rPr>
      </w:pPr>
      <w:r w:rsidRPr="00046F2A">
        <w:rPr>
          <w:rFonts w:hint="eastAsia"/>
          <w:color w:val="000000" w:themeColor="text1"/>
          <w:sz w:val="22"/>
          <w:szCs w:val="18"/>
        </w:rPr>
        <w:t>※2名以上でご</w:t>
      </w:r>
      <w:r w:rsidR="000B3F61" w:rsidRPr="00046F2A">
        <w:rPr>
          <w:rFonts w:hint="eastAsia"/>
          <w:color w:val="000000" w:themeColor="text1"/>
          <w:sz w:val="22"/>
          <w:szCs w:val="18"/>
        </w:rPr>
        <w:t>受講</w:t>
      </w:r>
      <w:r w:rsidRPr="00046F2A">
        <w:rPr>
          <w:rFonts w:hint="eastAsia"/>
          <w:color w:val="000000" w:themeColor="text1"/>
          <w:sz w:val="22"/>
          <w:szCs w:val="18"/>
        </w:rPr>
        <w:t>の場合は、</w:t>
      </w:r>
      <w:r w:rsidR="000B3F61" w:rsidRPr="00046F2A">
        <w:rPr>
          <w:rFonts w:hint="eastAsia"/>
          <w:color w:val="000000" w:themeColor="text1"/>
          <w:sz w:val="22"/>
          <w:szCs w:val="18"/>
        </w:rPr>
        <w:t>受講</w:t>
      </w:r>
      <w:r w:rsidRPr="00046F2A">
        <w:rPr>
          <w:rFonts w:hint="eastAsia"/>
          <w:color w:val="000000" w:themeColor="text1"/>
          <w:sz w:val="22"/>
          <w:szCs w:val="18"/>
        </w:rPr>
        <w:t>申込書をコピーしてお使いください。</w:t>
      </w:r>
    </w:p>
    <w:p w14:paraId="513C18FA" w14:textId="5699A221" w:rsidR="005F670A" w:rsidRPr="00046F2A" w:rsidRDefault="005F670A" w:rsidP="005F670A">
      <w:pPr>
        <w:spacing w:line="0" w:lineRule="atLeast"/>
        <w:ind w:leftChars="100" w:left="430" w:hangingChars="100" w:hanging="220"/>
        <w:jc w:val="left"/>
        <w:rPr>
          <w:color w:val="000000" w:themeColor="text1"/>
          <w:sz w:val="22"/>
          <w:szCs w:val="18"/>
        </w:rPr>
      </w:pPr>
      <w:r w:rsidRPr="00046F2A">
        <w:rPr>
          <w:rFonts w:hint="eastAsia"/>
          <w:color w:val="000000" w:themeColor="text1"/>
          <w:sz w:val="22"/>
          <w:szCs w:val="18"/>
        </w:rPr>
        <w:t>※本情報は厳正に管理し、①名簿の作成　②協会からの文書の送付　③協会からの問い</w:t>
      </w:r>
      <w:r w:rsidR="00206F20">
        <w:rPr>
          <w:rFonts w:hint="eastAsia"/>
          <w:color w:val="000000" w:themeColor="text1"/>
          <w:sz w:val="22"/>
          <w:szCs w:val="18"/>
        </w:rPr>
        <w:t>合わせのみ</w:t>
      </w:r>
      <w:r w:rsidRPr="00046F2A">
        <w:rPr>
          <w:rFonts w:hint="eastAsia"/>
          <w:color w:val="000000" w:themeColor="text1"/>
          <w:sz w:val="22"/>
          <w:szCs w:val="18"/>
        </w:rPr>
        <w:t>に使用します。</w:t>
      </w:r>
    </w:p>
    <w:p w14:paraId="09971061" w14:textId="6CE9BC7C" w:rsidR="005F670A" w:rsidRPr="00046F2A" w:rsidRDefault="005F670A" w:rsidP="005F670A">
      <w:pPr>
        <w:spacing w:line="0" w:lineRule="atLeast"/>
        <w:ind w:firstLineChars="100" w:firstLine="220"/>
        <w:jc w:val="left"/>
        <w:rPr>
          <w:color w:val="000000" w:themeColor="text1"/>
          <w:sz w:val="22"/>
          <w:szCs w:val="18"/>
        </w:rPr>
      </w:pPr>
      <w:r w:rsidRPr="00046F2A">
        <w:rPr>
          <w:rFonts w:hint="eastAsia"/>
          <w:color w:val="000000" w:themeColor="text1"/>
          <w:sz w:val="22"/>
          <w:szCs w:val="18"/>
        </w:rPr>
        <w:t>※修了認定証の作成に必要となりますので、氏名は楷書でご記入をお願いします。</w:t>
      </w:r>
    </w:p>
    <w:p w14:paraId="035C1FC0" w14:textId="1F10F4DA" w:rsidR="005F670A" w:rsidRPr="00046F2A" w:rsidRDefault="00206F20" w:rsidP="005F670A">
      <w:pPr>
        <w:spacing w:line="0" w:lineRule="atLeast"/>
        <w:ind w:firstLineChars="100" w:firstLine="210"/>
        <w:jc w:val="left"/>
        <w:rPr>
          <w:color w:val="000000" w:themeColor="text1"/>
          <w:sz w:val="18"/>
          <w:szCs w:val="18"/>
        </w:rPr>
      </w:pPr>
      <w:r w:rsidRPr="00046F2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9711153" wp14:editId="45BA527C">
                <wp:simplePos x="0" y="0"/>
                <wp:positionH relativeFrom="page">
                  <wp:posOffset>435429</wp:posOffset>
                </wp:positionH>
                <wp:positionV relativeFrom="paragraph">
                  <wp:posOffset>202474</wp:posOffset>
                </wp:positionV>
                <wp:extent cx="6683828" cy="1045845"/>
                <wp:effectExtent l="0" t="0" r="22225" b="20955"/>
                <wp:wrapNone/>
                <wp:docPr id="11246223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3828" cy="10458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1976E96" w14:textId="17572102" w:rsidR="005F670A" w:rsidRPr="00206F20" w:rsidRDefault="005F670A" w:rsidP="00206F20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b/>
                                <w:sz w:val="28"/>
                                <w:lang w:val="fr-CA"/>
                              </w:rPr>
                            </w:pP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</w:rPr>
                              <w:t>お申し込み・お問い合せ</w:t>
                            </w:r>
                            <w:r w:rsidR="0075120F" w:rsidRPr="00206F20">
                              <w:rPr>
                                <w:rFonts w:ascii="Meiryo UI" w:eastAsia="Meiryo UI" w:hAnsi="Meiryo UI" w:hint="eastAsia"/>
                                <w:b/>
                              </w:rPr>
                              <w:t xml:space="preserve"> </w:t>
                            </w:r>
                            <w:r w:rsidR="008B00A9" w:rsidRPr="00206F20">
                              <w:rPr>
                                <w:rFonts w:ascii="Meiryo UI" w:eastAsia="Meiryo UI" w:hAnsi="Meiryo UI" w:hint="eastAsia"/>
                                <w:b/>
                              </w:rPr>
                              <w:t>講座</w:t>
                            </w: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</w:rPr>
                              <w:t>専用メールアドレス</w:t>
                            </w:r>
                            <w:r w:rsidRPr="00206F20">
                              <w:rPr>
                                <w:rFonts w:ascii="Meiryo UI" w:eastAsia="Meiryo UI" w:hAnsi="Meiryo UI" w:hint="eastAsia"/>
                              </w:rPr>
                              <w:t xml:space="preserve"> </w:t>
                            </w:r>
                            <w:r w:rsidRPr="00206F20">
                              <w:rPr>
                                <w:rFonts w:ascii="Meiryo UI" w:eastAsia="Meiryo UI" w:hAnsi="Meiryo UI"/>
                              </w:rPr>
                              <w:t xml:space="preserve">   </w:t>
                            </w:r>
                            <w:r w:rsidRPr="00206F20">
                              <w:rPr>
                                <w:rFonts w:ascii="Meiryo UI" w:eastAsia="Meiryo UI" w:hAnsi="Meiryo UI"/>
                                <w:b/>
                              </w:rPr>
                              <w:t xml:space="preserve"> </w:t>
                            </w: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lang w:val="fr-CA"/>
                              </w:rPr>
                              <w:t>E-m</w:t>
                            </w:r>
                            <w:r w:rsidRPr="00206F20">
                              <w:rPr>
                                <w:rFonts w:ascii="Meiryo UI" w:eastAsia="Meiryo UI" w:hAnsi="Meiryo UI"/>
                                <w:b/>
                                <w:sz w:val="28"/>
                                <w:lang w:val="fr-CA"/>
                              </w:rPr>
                              <w:t xml:space="preserve">ail: </w:t>
                            </w: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  <w:sz w:val="32"/>
                                <w:lang w:val="fr-CA"/>
                              </w:rPr>
                              <w:t>kouza@jaucb.gr.jp</w:t>
                            </w:r>
                          </w:p>
                          <w:p w14:paraId="797A2251" w14:textId="556BE239" w:rsidR="005F670A" w:rsidRPr="00935856" w:rsidRDefault="005F670A" w:rsidP="005F670A">
                            <w:pPr>
                              <w:ind w:firstLineChars="50" w:firstLine="20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</w:pPr>
                            <w:proofErr w:type="gramStart"/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</w:rPr>
                              <w:t>締切</w:t>
                            </w:r>
                            <w:proofErr w:type="gramEnd"/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 xml:space="preserve"> 202</w:t>
                            </w:r>
                            <w:r w:rsidR="00302B88"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6</w:t>
                            </w:r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</w:rPr>
                              <w:t>年</w:t>
                            </w:r>
                            <w:r w:rsidR="005452B3" w:rsidRPr="005452B3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６</w:t>
                            </w:r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</w:rPr>
                              <w:t>月</w:t>
                            </w:r>
                            <w:r w:rsidR="00B71546" w:rsidRPr="00B7154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12</w:t>
                            </w:r>
                            <w:r w:rsidRPr="00935856"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</w:rPr>
                              <w:t>日</w:t>
                            </w:r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(金</w:t>
                            </w:r>
                            <w:r w:rsidRPr="00935856"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)</w:t>
                            </w:r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</w:rPr>
                              <w:t xml:space="preserve">　</w:t>
                            </w:r>
                            <w:r w:rsidRPr="00935856"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FAX</w:t>
                            </w:r>
                            <w:r w:rsidR="00206F20" w:rsidRPr="00935856"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 </w:t>
                            </w:r>
                            <w:r w:rsidR="00206F20"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:</w:t>
                            </w:r>
                            <w:r w:rsidRPr="00935856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 xml:space="preserve"> </w:t>
                            </w:r>
                            <w:r w:rsidRPr="00935856">
                              <w:rPr>
                                <w:rFonts w:ascii="Meiryo UI" w:eastAsia="Meiryo UI" w:hAnsi="Meiryo UI"/>
                                <w:b/>
                                <w:bCs/>
                                <w:color w:val="000000" w:themeColor="text1"/>
                                <w:sz w:val="40"/>
                                <w:lang w:val="fr-CA"/>
                              </w:rPr>
                              <w:t>03-3263-8633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11153" id="正方形/長方形 2" o:spid="_x0000_s1039" style="position:absolute;left:0;text-align:left;margin-left:34.3pt;margin-top:15.95pt;width:526.3pt;height:82.3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" fillcolor="#d9d9d9" strokecolor="windowText">
                <v:path arrowok="t"/>
                <v:textbox>
                  <w:txbxContent>
                    <w:p w14:paraId="11976E96" w14:textId="17572102" w:rsidR="005F670A" w:rsidRPr="00206F20" w:rsidRDefault="005F670A" w:rsidP="00206F20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b/>
                          <w:sz w:val="28"/>
                          <w:lang w:val="fr-CA"/>
                        </w:rPr>
                      </w:pPr>
                      <w:r w:rsidRPr="00206F20">
                        <w:rPr>
                          <w:rFonts w:ascii="Meiryo UI" w:eastAsia="Meiryo UI" w:hAnsi="Meiryo UI" w:hint="eastAsia"/>
                          <w:b/>
                        </w:rPr>
                        <w:t>お申し込み・お問い合せ</w:t>
                      </w:r>
                      <w:r w:rsidR="0075120F" w:rsidRPr="00206F20">
                        <w:rPr>
                          <w:rFonts w:ascii="Meiryo UI" w:eastAsia="Meiryo UI" w:hAnsi="Meiryo UI" w:hint="eastAsia"/>
                          <w:b/>
                        </w:rPr>
                        <w:t xml:space="preserve"> </w:t>
                      </w:r>
                      <w:r w:rsidR="008B00A9" w:rsidRPr="00206F20">
                        <w:rPr>
                          <w:rFonts w:ascii="Meiryo UI" w:eastAsia="Meiryo UI" w:hAnsi="Meiryo UI" w:hint="eastAsia"/>
                          <w:b/>
                        </w:rPr>
                        <w:t>講座</w:t>
                      </w:r>
                      <w:r w:rsidRPr="00206F20">
                        <w:rPr>
                          <w:rFonts w:ascii="Meiryo UI" w:eastAsia="Meiryo UI" w:hAnsi="Meiryo UI" w:hint="eastAsia"/>
                          <w:b/>
                        </w:rPr>
                        <w:t>専用メールアドレス</w:t>
                      </w:r>
                      <w:r w:rsidRPr="00206F20">
                        <w:rPr>
                          <w:rFonts w:ascii="Meiryo UI" w:eastAsia="Meiryo UI" w:hAnsi="Meiryo UI" w:hint="eastAsia"/>
                        </w:rPr>
                        <w:t xml:space="preserve"> </w:t>
                      </w:r>
                      <w:r w:rsidRPr="00206F20">
                        <w:rPr>
                          <w:rFonts w:ascii="Meiryo UI" w:eastAsia="Meiryo UI" w:hAnsi="Meiryo UI"/>
                        </w:rPr>
                        <w:t xml:space="preserve">   </w:t>
                      </w:r>
                      <w:r w:rsidRPr="00206F20">
                        <w:rPr>
                          <w:rFonts w:ascii="Meiryo UI" w:eastAsia="Meiryo UI" w:hAnsi="Meiryo UI"/>
                          <w:b/>
                        </w:rPr>
                        <w:t xml:space="preserve"> </w:t>
                      </w:r>
                      <w:r w:rsidRPr="00206F20">
                        <w:rPr>
                          <w:rFonts w:ascii="Meiryo UI" w:eastAsia="Meiryo UI" w:hAnsi="Meiryo UI" w:hint="eastAsia"/>
                          <w:b/>
                          <w:sz w:val="28"/>
                          <w:lang w:val="fr-CA"/>
                        </w:rPr>
                        <w:t>E-m</w:t>
                      </w:r>
                      <w:r w:rsidRPr="00206F20">
                        <w:rPr>
                          <w:rFonts w:ascii="Meiryo UI" w:eastAsia="Meiryo UI" w:hAnsi="Meiryo UI"/>
                          <w:b/>
                          <w:sz w:val="28"/>
                          <w:lang w:val="fr-CA"/>
                        </w:rPr>
                        <w:t xml:space="preserve">ail: </w:t>
                      </w:r>
                      <w:r w:rsidRPr="00206F20">
                        <w:rPr>
                          <w:rFonts w:ascii="Meiryo UI" w:eastAsia="Meiryo UI" w:hAnsi="Meiryo UI" w:hint="eastAsia"/>
                          <w:b/>
                          <w:sz w:val="32"/>
                          <w:lang w:val="fr-CA"/>
                        </w:rPr>
                        <w:t>kouza@jaucb.gr.jp</w:t>
                      </w:r>
                    </w:p>
                    <w:p w14:paraId="797A2251" w14:textId="556BE239" w:rsidR="005F670A" w:rsidRPr="00935856" w:rsidRDefault="005F670A" w:rsidP="005F670A">
                      <w:pPr>
                        <w:ind w:firstLineChars="50" w:firstLine="20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</w:pP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</w:rPr>
                        <w:t>締切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 xml:space="preserve"> 202</w:t>
                      </w:r>
                      <w:r w:rsidR="00302B88"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6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</w:rPr>
                        <w:t>年</w:t>
                      </w:r>
                      <w:r w:rsidR="005452B3" w:rsidRPr="005452B3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６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</w:rPr>
                        <w:t>月</w:t>
                      </w:r>
                      <w:r w:rsidR="00B71546" w:rsidRPr="00B7154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12</w:t>
                      </w:r>
                      <w:r w:rsidRPr="00935856"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</w:rPr>
                        <w:t>日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(金</w:t>
                      </w:r>
                      <w:r w:rsidRPr="00935856"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)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</w:rPr>
                        <w:t xml:space="preserve">　</w:t>
                      </w:r>
                      <w:r w:rsidRPr="00935856"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FAX</w:t>
                      </w:r>
                      <w:r w:rsidR="00206F20" w:rsidRPr="00935856"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 </w:t>
                      </w:r>
                      <w:r w:rsidR="00206F20"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:</w:t>
                      </w:r>
                      <w:r w:rsidRPr="00935856">
                        <w:rPr>
                          <w:rFonts w:ascii="Meiryo UI" w:eastAsia="Meiryo UI" w:hAnsi="Meiryo UI" w:hint="eastAsia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 xml:space="preserve"> </w:t>
                      </w:r>
                      <w:r w:rsidRPr="00935856">
                        <w:rPr>
                          <w:rFonts w:ascii="Meiryo UI" w:eastAsia="Meiryo UI" w:hAnsi="Meiryo UI"/>
                          <w:b/>
                          <w:bCs/>
                          <w:color w:val="000000" w:themeColor="text1"/>
                          <w:sz w:val="40"/>
                          <w:lang w:val="fr-CA"/>
                        </w:rPr>
                        <w:t>03-3263-8633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03AB94F" w14:textId="6B9A71E9" w:rsidR="005F670A" w:rsidRPr="00046F2A" w:rsidRDefault="005F670A" w:rsidP="005F670A">
      <w:pPr>
        <w:spacing w:line="400" w:lineRule="exact"/>
        <w:ind w:firstLineChars="50" w:firstLine="105"/>
        <w:rPr>
          <w:color w:val="000000" w:themeColor="text1"/>
        </w:rPr>
      </w:pPr>
    </w:p>
    <w:p w14:paraId="67E3B3C9" w14:textId="77777777" w:rsidR="005F670A" w:rsidRPr="00046F2A" w:rsidRDefault="005F670A" w:rsidP="005F670A">
      <w:pPr>
        <w:jc w:val="center"/>
        <w:rPr>
          <w:b/>
          <w:color w:val="000000" w:themeColor="text1"/>
          <w:sz w:val="28"/>
          <w:szCs w:val="28"/>
        </w:rPr>
      </w:pPr>
    </w:p>
    <w:p w14:paraId="257506AE" w14:textId="7D5A308C" w:rsidR="005F670A" w:rsidRPr="00046F2A" w:rsidRDefault="005F670A" w:rsidP="005F670A">
      <w:pPr>
        <w:spacing w:line="400" w:lineRule="exact"/>
        <w:rPr>
          <w:b/>
          <w:color w:val="000000" w:themeColor="text1"/>
          <w:sz w:val="28"/>
          <w:szCs w:val="28"/>
        </w:rPr>
      </w:pPr>
    </w:p>
    <w:p w14:paraId="158E0F37" w14:textId="33B529DE" w:rsidR="005F670A" w:rsidRPr="00046F2A" w:rsidRDefault="00C449BE" w:rsidP="005F670A">
      <w:pPr>
        <w:spacing w:line="320" w:lineRule="exact"/>
        <w:jc w:val="left"/>
        <w:rPr>
          <w:rFonts w:ascii="Meiryo UI" w:eastAsia="Meiryo UI" w:hAnsi="Meiryo UI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381DBA3" wp14:editId="49B7AFC6">
                <wp:simplePos x="0" y="0"/>
                <wp:positionH relativeFrom="margin">
                  <wp:posOffset>59954</wp:posOffset>
                </wp:positionH>
                <wp:positionV relativeFrom="paragraph">
                  <wp:posOffset>662724</wp:posOffset>
                </wp:positionV>
                <wp:extent cx="1230086" cy="533400"/>
                <wp:effectExtent l="0" t="0" r="27305" b="19050"/>
                <wp:wrapNone/>
                <wp:docPr id="102288174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086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ABCB5" w14:textId="57AA9EA7" w:rsidR="003776D3" w:rsidRPr="0074705A" w:rsidRDefault="003776D3" w:rsidP="003776D3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お申し込み</w:t>
                            </w:r>
                            <w:r w:rsidR="00134985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  <w:p w14:paraId="40B6285D" w14:textId="67A7B620" w:rsidR="003776D3" w:rsidRPr="0074705A" w:rsidRDefault="003776D3" w:rsidP="003776D3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お問い合せ</w:t>
                            </w:r>
                            <w:r w:rsidR="00134985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1DBA3" id="テキスト ボックス 1" o:spid="_x0000_s1040" type="#_x0000_t202" style="position:absolute;margin-left:4.7pt;margin-top:52.2pt;width:96.85pt;height:42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">
                <v:textbox>
                  <w:txbxContent>
                    <w:p w14:paraId="14CABCB5" w14:textId="57AA9EA7" w:rsidR="003776D3" w:rsidRPr="0074705A" w:rsidRDefault="003776D3" w:rsidP="003776D3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お申し込み</w:t>
                      </w:r>
                      <w:r w:rsidR="00134985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  <w:p w14:paraId="40B6285D" w14:textId="67A7B620" w:rsidR="003776D3" w:rsidRPr="0074705A" w:rsidRDefault="003776D3" w:rsidP="003776D3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お問い合せ</w:t>
                      </w:r>
                      <w:r w:rsidR="00134985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46F2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B28FCA" wp14:editId="1D01F5CD">
                <wp:simplePos x="0" y="0"/>
                <wp:positionH relativeFrom="margin">
                  <wp:posOffset>1253418</wp:posOffset>
                </wp:positionH>
                <wp:positionV relativeFrom="paragraph">
                  <wp:posOffset>91188</wp:posOffset>
                </wp:positionV>
                <wp:extent cx="5348378" cy="1725283"/>
                <wp:effectExtent l="0" t="0" r="5080" b="8890"/>
                <wp:wrapNone/>
                <wp:docPr id="2092564134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48378" cy="17252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43C900" w14:textId="5B2881A1" w:rsidR="005F670A" w:rsidRPr="00206F20" w:rsidRDefault="005F670A" w:rsidP="005F670A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 w:rsidRPr="00206F20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4574EC" w:rsidRPr="00206F20">
                              <w:rPr>
                                <w:rFonts w:ascii="Meiryo UI" w:eastAsia="Meiryo UI" w:hAnsi="Meiryo UI"/>
                                <w:noProof/>
                                <w:sz w:val="26"/>
                                <w:szCs w:val="26"/>
                              </w:rPr>
                              <w:drawing>
                                <wp:inline distT="0" distB="0" distL="0" distR="0" wp14:anchorId="42B5CC71" wp14:editId="6DAF5235">
                                  <wp:extent cx="3294615" cy="327803"/>
                                  <wp:effectExtent l="0" t="0" r="1270" b="0"/>
                                  <wp:docPr id="1" name="図 13" descr="JAUCB - 一般財団法人 全国大学実務教育協会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図 13" descr="JAUCB - 一般財団法人 全国大学実務教育協会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5453" cy="3328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DD6937" w14:textId="69FCBF5C" w:rsidR="00134985" w:rsidRDefault="00134985" w:rsidP="005F670A">
                            <w:pPr>
                              <w:ind w:firstLineChars="100" w:firstLine="200"/>
                              <w:rPr>
                                <w:rFonts w:ascii="Meiryo UI" w:eastAsia="Meiryo UI" w:hAnsi="Meiryo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>事務局 講座担当</w:t>
                            </w:r>
                          </w:p>
                          <w:p w14:paraId="22A7BB69" w14:textId="00C70209" w:rsidR="00134985" w:rsidRDefault="00134985" w:rsidP="005F670A">
                            <w:pPr>
                              <w:ind w:firstLineChars="100" w:firstLine="200"/>
                              <w:rPr>
                                <w:rFonts w:ascii="Meiryo UI" w:eastAsia="Meiryo UI" w:hAnsi="Meiryo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>TEL：03-5226-7288</w:t>
                            </w:r>
                          </w:p>
                          <w:p w14:paraId="1AB1F20D" w14:textId="21CB2653" w:rsidR="005F670A" w:rsidRPr="00206F20" w:rsidRDefault="005F670A" w:rsidP="00C449BE">
                            <w:pPr>
                              <w:ind w:firstLineChars="100" w:firstLine="200"/>
                              <w:rPr>
                                <w:rFonts w:ascii="Meiryo UI" w:eastAsia="Meiryo UI" w:hAnsi="Meiryo UI"/>
                              </w:rPr>
                            </w:pPr>
                            <w:r w:rsidRPr="00206F20"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>〒102-0074　東京都千代田区九段南4-2-12　第三東郷パークビル二階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28FCA" id="_x0000_s1041" type="#_x0000_t202" style="position:absolute;margin-left:98.7pt;margin-top:7.2pt;width:421.15pt;height:135.8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" fillcolor="window" stroked="f" strokeweight=".5pt">
                <v:textbox>
                  <w:txbxContent>
                    <w:p w14:paraId="1743C900" w14:textId="5B2881A1" w:rsidR="005F670A" w:rsidRPr="00206F20" w:rsidRDefault="005F670A" w:rsidP="005F670A">
                      <w:pPr>
                        <w:rPr>
                          <w:rFonts w:ascii="Meiryo UI" w:eastAsia="Meiryo UI" w:hAnsi="Meiryo UI"/>
                        </w:rPr>
                      </w:pPr>
                      <w:r w:rsidRPr="00206F20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4574EC" w:rsidRPr="00206F20">
                        <w:rPr>
                          <w:rFonts w:ascii="Meiryo UI" w:eastAsia="Meiryo UI" w:hAnsi="Meiryo UI"/>
                          <w:noProof/>
                          <w:sz w:val="26"/>
                          <w:szCs w:val="26"/>
                        </w:rPr>
                        <w:drawing>
                          <wp:inline distT="0" distB="0" distL="0" distR="0" wp14:anchorId="42B5CC71" wp14:editId="6DAF5235">
                            <wp:extent cx="3294615" cy="327803"/>
                            <wp:effectExtent l="0" t="0" r="1270" b="0"/>
                            <wp:docPr id="1" name="図 13" descr="JAUCB - 一般財団法人 全国大学実務教育協会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図 13" descr="JAUCB - 一般財団法人 全国大学実務教育協会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45453" cy="3328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EDD6937" w14:textId="69FCBF5C" w:rsidR="00134985" w:rsidRDefault="00134985" w:rsidP="005F670A">
                      <w:pPr>
                        <w:ind w:firstLineChars="100" w:firstLine="200"/>
                        <w:rPr>
                          <w:rFonts w:ascii="Meiryo UI" w:eastAsia="Meiryo UI" w:hAnsi="Meiryo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>事務局 講座担当</w:t>
                      </w:r>
                    </w:p>
                    <w:p w14:paraId="22A7BB69" w14:textId="00C70209" w:rsidR="00134985" w:rsidRDefault="00134985" w:rsidP="005F670A">
                      <w:pPr>
                        <w:ind w:firstLineChars="100" w:firstLine="200"/>
                        <w:rPr>
                          <w:rFonts w:ascii="Meiryo UI" w:eastAsia="Meiryo UI" w:hAnsi="Meiryo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>TEL：03-5226-7288</w:t>
                      </w:r>
                    </w:p>
                    <w:p w14:paraId="1AB1F20D" w14:textId="21CB2653" w:rsidR="005F670A" w:rsidRPr="00206F20" w:rsidRDefault="005F670A" w:rsidP="00C449BE">
                      <w:pPr>
                        <w:ind w:firstLineChars="100" w:firstLine="200"/>
                        <w:rPr>
                          <w:rFonts w:ascii="Meiryo UI" w:eastAsia="Meiryo UI" w:hAnsi="Meiryo UI"/>
                        </w:rPr>
                      </w:pPr>
                      <w:r w:rsidRPr="00206F20"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>〒102-0074　東京都千代田区九段南4-2-12　第三東郷パークビル二階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76D3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638C9FE" wp14:editId="78433FD5">
                <wp:simplePos x="0" y="0"/>
                <wp:positionH relativeFrom="margin">
                  <wp:posOffset>5359671</wp:posOffset>
                </wp:positionH>
                <wp:positionV relativeFrom="paragraph">
                  <wp:posOffset>178254</wp:posOffset>
                </wp:positionV>
                <wp:extent cx="1045029" cy="1022985"/>
                <wp:effectExtent l="0" t="0" r="0" b="5715"/>
                <wp:wrapNone/>
                <wp:docPr id="1351750108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029" cy="1022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286D27" w14:textId="77777777" w:rsidR="003776D3" w:rsidRPr="0074705A" w:rsidRDefault="003776D3" w:rsidP="00C449BE">
                            <w:pPr>
                              <w:ind w:leftChars="67" w:left="141" w:rightChars="-102" w:right="-214"/>
                            </w:pPr>
                            <w:r w:rsidRPr="0074705A">
                              <w:rPr>
                                <w:noProof/>
                              </w:rPr>
                              <w:drawing>
                                <wp:inline distT="0" distB="0" distL="0" distR="0" wp14:anchorId="792DE213" wp14:editId="7B7EFBB5">
                                  <wp:extent cx="733245" cy="696289"/>
                                  <wp:effectExtent l="0" t="0" r="0" b="8890"/>
                                  <wp:docPr id="2055403515" name="図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7120" cy="7094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7F05C65" w14:textId="77777777" w:rsidR="003776D3" w:rsidRDefault="003776D3" w:rsidP="003776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8C9FE" id="テキスト ボックス 15" o:spid="_x0000_s1042" type="#_x0000_t202" style="position:absolute;margin-left:422pt;margin-top:14.05pt;width:82.3pt;height:80.5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" filled="f" stroked="f" strokeweight=".5pt">
                <v:textbox>
                  <w:txbxContent>
                    <w:p w14:paraId="46286D27" w14:textId="77777777" w:rsidR="003776D3" w:rsidRPr="0074705A" w:rsidRDefault="003776D3" w:rsidP="00C449BE">
                      <w:pPr>
                        <w:ind w:leftChars="67" w:left="141" w:rightChars="-102" w:right="-214"/>
                      </w:pPr>
                      <w:r w:rsidRPr="0074705A">
                        <w:rPr>
                          <w:noProof/>
                        </w:rPr>
                        <w:drawing>
                          <wp:inline distT="0" distB="0" distL="0" distR="0" wp14:anchorId="792DE213" wp14:editId="7B7EFBB5">
                            <wp:extent cx="733245" cy="696289"/>
                            <wp:effectExtent l="0" t="0" r="0" b="8890"/>
                            <wp:docPr id="2055403515" name="図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7120" cy="7094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7F05C65" w14:textId="77777777" w:rsidR="003776D3" w:rsidRDefault="003776D3" w:rsidP="003776D3"/>
                  </w:txbxContent>
                </v:textbox>
                <w10:wrap anchorx="margin"/>
              </v:shape>
            </w:pict>
          </mc:Fallback>
        </mc:AlternateContent>
      </w:r>
    </w:p>
    <w:sectPr w:rsidR="005F670A" w:rsidRPr="00046F2A" w:rsidSect="00C449BE">
      <w:pgSz w:w="11906" w:h="16838"/>
      <w:pgMar w:top="1135" w:right="1133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EB2B" w14:textId="77777777" w:rsidR="006F43D7" w:rsidRDefault="006F43D7">
      <w:r>
        <w:separator/>
      </w:r>
    </w:p>
  </w:endnote>
  <w:endnote w:type="continuationSeparator" w:id="0">
    <w:p w14:paraId="1FCCBAD7" w14:textId="77777777" w:rsidR="006F43D7" w:rsidRDefault="006F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 P丸ゴシック体M">
    <w:altName w:val="ＭＳ ゴシック"/>
    <w:charset w:val="80"/>
    <w:family w:val="modern"/>
    <w:pitch w:val="variable"/>
    <w:sig w:usb0="00000000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丸ゴシック体M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1AFD" w14:textId="77777777" w:rsidR="006F43D7" w:rsidRDefault="006F43D7">
      <w:r>
        <w:separator/>
      </w:r>
    </w:p>
  </w:footnote>
  <w:footnote w:type="continuationSeparator" w:id="0">
    <w:p w14:paraId="6F0D00D3" w14:textId="77777777" w:rsidR="006F43D7" w:rsidRDefault="006F4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465B"/>
    <w:multiLevelType w:val="hybridMultilevel"/>
    <w:tmpl w:val="559A7C8E"/>
    <w:lvl w:ilvl="0" w:tplc="F00485F0">
      <w:start w:val="4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BE270C9"/>
    <w:multiLevelType w:val="hybridMultilevel"/>
    <w:tmpl w:val="EAF0B17A"/>
    <w:lvl w:ilvl="0" w:tplc="8E280624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" w15:restartNumberingAfterBreak="0">
    <w:nsid w:val="53B04448"/>
    <w:multiLevelType w:val="hybridMultilevel"/>
    <w:tmpl w:val="678CEF12"/>
    <w:lvl w:ilvl="0" w:tplc="CA304452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5" w:hanging="44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7" w:tentative="1">
      <w:start w:val="1"/>
      <w:numFmt w:val="aiueoFullWidth"/>
      <w:lvlText w:val="(%5)"/>
      <w:lvlJc w:val="left"/>
      <w:pPr>
        <w:ind w:left="2515" w:hanging="44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7" w:tentative="1">
      <w:start w:val="1"/>
      <w:numFmt w:val="aiueoFullWidth"/>
      <w:lvlText w:val="(%8)"/>
      <w:lvlJc w:val="left"/>
      <w:pPr>
        <w:ind w:left="3835" w:hanging="44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40"/>
      </w:pPr>
    </w:lvl>
  </w:abstractNum>
  <w:abstractNum w:abstractNumId="3" w15:restartNumberingAfterBreak="0">
    <w:nsid w:val="56D907C3"/>
    <w:multiLevelType w:val="hybridMultilevel"/>
    <w:tmpl w:val="95AC51E4"/>
    <w:lvl w:ilvl="0" w:tplc="9056BAC4">
      <w:start w:val="1"/>
      <w:numFmt w:val="decimalFullWidth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6A9A5D6D"/>
    <w:multiLevelType w:val="hybridMultilevel"/>
    <w:tmpl w:val="F1363270"/>
    <w:lvl w:ilvl="0" w:tplc="907AFC98">
      <w:start w:val="1"/>
      <w:numFmt w:val="decimalEnclosedCircle"/>
      <w:lvlText w:val="%1"/>
      <w:lvlJc w:val="left"/>
      <w:pPr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4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4" w:hanging="440"/>
      </w:pPr>
    </w:lvl>
    <w:lvl w:ilvl="3" w:tplc="0409000F" w:tentative="1">
      <w:start w:val="1"/>
      <w:numFmt w:val="decimal"/>
      <w:lvlText w:val="%4."/>
      <w:lvlJc w:val="left"/>
      <w:pPr>
        <w:ind w:left="2394" w:hanging="440"/>
      </w:pPr>
    </w:lvl>
    <w:lvl w:ilvl="4" w:tplc="04090017" w:tentative="1">
      <w:start w:val="1"/>
      <w:numFmt w:val="aiueoFullWidth"/>
      <w:lvlText w:val="(%5)"/>
      <w:lvlJc w:val="left"/>
      <w:pPr>
        <w:ind w:left="28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4" w:hanging="440"/>
      </w:pPr>
    </w:lvl>
    <w:lvl w:ilvl="6" w:tplc="0409000F" w:tentative="1">
      <w:start w:val="1"/>
      <w:numFmt w:val="decimal"/>
      <w:lvlText w:val="%7."/>
      <w:lvlJc w:val="left"/>
      <w:pPr>
        <w:ind w:left="3714" w:hanging="440"/>
      </w:pPr>
    </w:lvl>
    <w:lvl w:ilvl="7" w:tplc="04090017" w:tentative="1">
      <w:start w:val="1"/>
      <w:numFmt w:val="aiueoFullWidth"/>
      <w:lvlText w:val="(%8)"/>
      <w:lvlJc w:val="left"/>
      <w:pPr>
        <w:ind w:left="4154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4" w:hanging="440"/>
      </w:pPr>
    </w:lvl>
  </w:abstractNum>
  <w:abstractNum w:abstractNumId="5" w15:restartNumberingAfterBreak="0">
    <w:nsid w:val="70762EE4"/>
    <w:multiLevelType w:val="hybridMultilevel"/>
    <w:tmpl w:val="CD7A5224"/>
    <w:lvl w:ilvl="0" w:tplc="258A6C0A">
      <w:start w:val="1"/>
      <w:numFmt w:val="decimalEnclosedCircle"/>
      <w:lvlText w:val="%1"/>
      <w:lvlJc w:val="left"/>
      <w:pPr>
        <w:ind w:left="501" w:hanging="360"/>
      </w:pPr>
      <w:rPr>
        <w:rFonts w:hint="default"/>
      </w:rPr>
    </w:lvl>
    <w:lvl w:ilvl="1" w:tplc="01E62F6C">
      <w:start w:val="1"/>
      <w:numFmt w:val="decimalEnclosedCircle"/>
      <w:lvlText w:val="%2"/>
      <w:lvlJc w:val="left"/>
      <w:pPr>
        <w:ind w:left="941" w:hanging="360"/>
      </w:pPr>
      <w:rPr>
        <w:rFonts w:cs="ＭＳ Ｐゴシック" w:hint="default"/>
      </w:rPr>
    </w:lvl>
    <w:lvl w:ilvl="2" w:tplc="04090011">
      <w:start w:val="1"/>
      <w:numFmt w:val="decimalEnclosedCircle"/>
      <w:lvlText w:val="%3"/>
      <w:lvlJc w:val="left"/>
      <w:pPr>
        <w:ind w:left="1461" w:hanging="440"/>
      </w:pPr>
    </w:lvl>
    <w:lvl w:ilvl="3" w:tplc="BF747D9C">
      <w:start w:val="1"/>
      <w:numFmt w:val="decimalFullWidth"/>
      <w:lvlText w:val="%4．"/>
      <w:lvlJc w:val="left"/>
      <w:pPr>
        <w:ind w:left="1881" w:hanging="4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559754053">
    <w:abstractNumId w:val="3"/>
  </w:num>
  <w:num w:numId="2" w16cid:durableId="1001467842">
    <w:abstractNumId w:val="0"/>
  </w:num>
  <w:num w:numId="3" w16cid:durableId="1936403448">
    <w:abstractNumId w:val="4"/>
  </w:num>
  <w:num w:numId="4" w16cid:durableId="124280193">
    <w:abstractNumId w:val="2"/>
  </w:num>
  <w:num w:numId="5" w16cid:durableId="1195188297">
    <w:abstractNumId w:val="1"/>
  </w:num>
  <w:num w:numId="6" w16cid:durableId="964891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attachedTemplate r:id="rId1"/>
  <w:defaultTabStop w:val="84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4EC"/>
    <w:rsid w:val="00001434"/>
    <w:rsid w:val="00004C45"/>
    <w:rsid w:val="000168C1"/>
    <w:rsid w:val="00026E32"/>
    <w:rsid w:val="00036197"/>
    <w:rsid w:val="00046F2A"/>
    <w:rsid w:val="000544C7"/>
    <w:rsid w:val="00070060"/>
    <w:rsid w:val="00080B4B"/>
    <w:rsid w:val="00082DFE"/>
    <w:rsid w:val="00092945"/>
    <w:rsid w:val="00093148"/>
    <w:rsid w:val="000B3F61"/>
    <w:rsid w:val="000B487A"/>
    <w:rsid w:val="000C21B1"/>
    <w:rsid w:val="00104050"/>
    <w:rsid w:val="00104D2A"/>
    <w:rsid w:val="00134207"/>
    <w:rsid w:val="00134985"/>
    <w:rsid w:val="00144785"/>
    <w:rsid w:val="00151198"/>
    <w:rsid w:val="00166C96"/>
    <w:rsid w:val="00184DAA"/>
    <w:rsid w:val="001B0C75"/>
    <w:rsid w:val="001B747E"/>
    <w:rsid w:val="001B7757"/>
    <w:rsid w:val="001C37B6"/>
    <w:rsid w:val="001D01A6"/>
    <w:rsid w:val="001E2369"/>
    <w:rsid w:val="001E3A6B"/>
    <w:rsid w:val="001F0D1F"/>
    <w:rsid w:val="001F2F3D"/>
    <w:rsid w:val="001F680A"/>
    <w:rsid w:val="001F6A36"/>
    <w:rsid w:val="00203ACA"/>
    <w:rsid w:val="00206F20"/>
    <w:rsid w:val="0021074B"/>
    <w:rsid w:val="002168E2"/>
    <w:rsid w:val="002356E7"/>
    <w:rsid w:val="00240CD3"/>
    <w:rsid w:val="00254106"/>
    <w:rsid w:val="002B1A8E"/>
    <w:rsid w:val="002C2917"/>
    <w:rsid w:val="002C6963"/>
    <w:rsid w:val="002E2ED9"/>
    <w:rsid w:val="00302B88"/>
    <w:rsid w:val="00307EFC"/>
    <w:rsid w:val="00313ED6"/>
    <w:rsid w:val="00317685"/>
    <w:rsid w:val="00331A61"/>
    <w:rsid w:val="0034277D"/>
    <w:rsid w:val="00351BD3"/>
    <w:rsid w:val="00355DB4"/>
    <w:rsid w:val="003721C5"/>
    <w:rsid w:val="003765B1"/>
    <w:rsid w:val="003776D3"/>
    <w:rsid w:val="003D6420"/>
    <w:rsid w:val="003D75A1"/>
    <w:rsid w:val="003E6B41"/>
    <w:rsid w:val="003F2995"/>
    <w:rsid w:val="003F54BB"/>
    <w:rsid w:val="00401C68"/>
    <w:rsid w:val="004162DB"/>
    <w:rsid w:val="00421F2F"/>
    <w:rsid w:val="00422997"/>
    <w:rsid w:val="00422DB5"/>
    <w:rsid w:val="004269FD"/>
    <w:rsid w:val="00430AC3"/>
    <w:rsid w:val="00436924"/>
    <w:rsid w:val="00436D04"/>
    <w:rsid w:val="004379DB"/>
    <w:rsid w:val="004402F8"/>
    <w:rsid w:val="004425DE"/>
    <w:rsid w:val="00452468"/>
    <w:rsid w:val="004574EC"/>
    <w:rsid w:val="00487A47"/>
    <w:rsid w:val="00493314"/>
    <w:rsid w:val="0049437C"/>
    <w:rsid w:val="004A1DE6"/>
    <w:rsid w:val="004D32A3"/>
    <w:rsid w:val="004D53F6"/>
    <w:rsid w:val="004E5C7B"/>
    <w:rsid w:val="004F441C"/>
    <w:rsid w:val="004F6F46"/>
    <w:rsid w:val="005452B3"/>
    <w:rsid w:val="00553402"/>
    <w:rsid w:val="00556DE1"/>
    <w:rsid w:val="00556FEB"/>
    <w:rsid w:val="00566D18"/>
    <w:rsid w:val="00570793"/>
    <w:rsid w:val="005850FB"/>
    <w:rsid w:val="005C15F9"/>
    <w:rsid w:val="005D6A05"/>
    <w:rsid w:val="005D6AA1"/>
    <w:rsid w:val="005E267C"/>
    <w:rsid w:val="005F33C5"/>
    <w:rsid w:val="005F670A"/>
    <w:rsid w:val="006124B4"/>
    <w:rsid w:val="00613CFC"/>
    <w:rsid w:val="0063000B"/>
    <w:rsid w:val="006767EB"/>
    <w:rsid w:val="006862C4"/>
    <w:rsid w:val="00693DBF"/>
    <w:rsid w:val="006A18E9"/>
    <w:rsid w:val="006A1BBF"/>
    <w:rsid w:val="006B6A69"/>
    <w:rsid w:val="006C32ED"/>
    <w:rsid w:val="006E5A56"/>
    <w:rsid w:val="006F43D7"/>
    <w:rsid w:val="006F7ECC"/>
    <w:rsid w:val="00702502"/>
    <w:rsid w:val="00703FE2"/>
    <w:rsid w:val="00706115"/>
    <w:rsid w:val="00723BFA"/>
    <w:rsid w:val="00733C1E"/>
    <w:rsid w:val="00737B9E"/>
    <w:rsid w:val="007409A2"/>
    <w:rsid w:val="00740C6C"/>
    <w:rsid w:val="00743134"/>
    <w:rsid w:val="0075120F"/>
    <w:rsid w:val="00751CD1"/>
    <w:rsid w:val="007723D6"/>
    <w:rsid w:val="007956BE"/>
    <w:rsid w:val="007A1184"/>
    <w:rsid w:val="007A4097"/>
    <w:rsid w:val="007B23E0"/>
    <w:rsid w:val="007C6149"/>
    <w:rsid w:val="007D0651"/>
    <w:rsid w:val="007D5F5F"/>
    <w:rsid w:val="007F3FB1"/>
    <w:rsid w:val="008171D6"/>
    <w:rsid w:val="00824F2A"/>
    <w:rsid w:val="00862F36"/>
    <w:rsid w:val="00863D03"/>
    <w:rsid w:val="0086452E"/>
    <w:rsid w:val="0088766E"/>
    <w:rsid w:val="008965B5"/>
    <w:rsid w:val="008A0E9A"/>
    <w:rsid w:val="008B00A9"/>
    <w:rsid w:val="008B0B5A"/>
    <w:rsid w:val="008C251D"/>
    <w:rsid w:val="008C3457"/>
    <w:rsid w:val="008D3ECF"/>
    <w:rsid w:val="008F7BF7"/>
    <w:rsid w:val="00903847"/>
    <w:rsid w:val="009067EC"/>
    <w:rsid w:val="00914A4E"/>
    <w:rsid w:val="00922238"/>
    <w:rsid w:val="009308B2"/>
    <w:rsid w:val="009328D0"/>
    <w:rsid w:val="00935856"/>
    <w:rsid w:val="00975946"/>
    <w:rsid w:val="00976BDB"/>
    <w:rsid w:val="00985E6E"/>
    <w:rsid w:val="009951F9"/>
    <w:rsid w:val="009A5FD1"/>
    <w:rsid w:val="009B412F"/>
    <w:rsid w:val="009D3A15"/>
    <w:rsid w:val="009D4314"/>
    <w:rsid w:val="009E4578"/>
    <w:rsid w:val="009F2BD1"/>
    <w:rsid w:val="009F3052"/>
    <w:rsid w:val="009F3611"/>
    <w:rsid w:val="00A178FB"/>
    <w:rsid w:val="00A31885"/>
    <w:rsid w:val="00A676AB"/>
    <w:rsid w:val="00A73AC4"/>
    <w:rsid w:val="00A80BB3"/>
    <w:rsid w:val="00A92222"/>
    <w:rsid w:val="00AA3F91"/>
    <w:rsid w:val="00AA5DF2"/>
    <w:rsid w:val="00AB4DF2"/>
    <w:rsid w:val="00AC0FAD"/>
    <w:rsid w:val="00AC49F8"/>
    <w:rsid w:val="00AC5C86"/>
    <w:rsid w:val="00AE31D9"/>
    <w:rsid w:val="00AF0B20"/>
    <w:rsid w:val="00B00F9F"/>
    <w:rsid w:val="00B04E1F"/>
    <w:rsid w:val="00B1313D"/>
    <w:rsid w:val="00B16672"/>
    <w:rsid w:val="00B371AB"/>
    <w:rsid w:val="00B44C73"/>
    <w:rsid w:val="00B503FE"/>
    <w:rsid w:val="00B50EFC"/>
    <w:rsid w:val="00B53D0A"/>
    <w:rsid w:val="00B71546"/>
    <w:rsid w:val="00B72CE8"/>
    <w:rsid w:val="00B76661"/>
    <w:rsid w:val="00B925E1"/>
    <w:rsid w:val="00BC457A"/>
    <w:rsid w:val="00BD509E"/>
    <w:rsid w:val="00BD6E98"/>
    <w:rsid w:val="00BD6F9D"/>
    <w:rsid w:val="00BF1ED0"/>
    <w:rsid w:val="00BF4976"/>
    <w:rsid w:val="00C130C9"/>
    <w:rsid w:val="00C31ED4"/>
    <w:rsid w:val="00C449BE"/>
    <w:rsid w:val="00C46211"/>
    <w:rsid w:val="00C54D58"/>
    <w:rsid w:val="00C5670F"/>
    <w:rsid w:val="00C671F0"/>
    <w:rsid w:val="00C7010C"/>
    <w:rsid w:val="00C7773F"/>
    <w:rsid w:val="00C804AB"/>
    <w:rsid w:val="00C80A8F"/>
    <w:rsid w:val="00C87190"/>
    <w:rsid w:val="00C979E3"/>
    <w:rsid w:val="00CA5B39"/>
    <w:rsid w:val="00CB05EB"/>
    <w:rsid w:val="00CB7930"/>
    <w:rsid w:val="00CD0DEC"/>
    <w:rsid w:val="00CD313C"/>
    <w:rsid w:val="00CE60A1"/>
    <w:rsid w:val="00CF4F9C"/>
    <w:rsid w:val="00D0584D"/>
    <w:rsid w:val="00D154CF"/>
    <w:rsid w:val="00D3445A"/>
    <w:rsid w:val="00D40836"/>
    <w:rsid w:val="00D439CD"/>
    <w:rsid w:val="00D70C75"/>
    <w:rsid w:val="00DA3B11"/>
    <w:rsid w:val="00DA4740"/>
    <w:rsid w:val="00DB3B79"/>
    <w:rsid w:val="00DC6F12"/>
    <w:rsid w:val="00DD317A"/>
    <w:rsid w:val="00DD4161"/>
    <w:rsid w:val="00DD43F9"/>
    <w:rsid w:val="00DD6BEF"/>
    <w:rsid w:val="00E10C52"/>
    <w:rsid w:val="00E14790"/>
    <w:rsid w:val="00E2048B"/>
    <w:rsid w:val="00E35FEF"/>
    <w:rsid w:val="00E462B4"/>
    <w:rsid w:val="00E561DA"/>
    <w:rsid w:val="00E56DE3"/>
    <w:rsid w:val="00E74E9E"/>
    <w:rsid w:val="00E828A5"/>
    <w:rsid w:val="00E83AD8"/>
    <w:rsid w:val="00E84085"/>
    <w:rsid w:val="00E86737"/>
    <w:rsid w:val="00E9123E"/>
    <w:rsid w:val="00E933A4"/>
    <w:rsid w:val="00E934B6"/>
    <w:rsid w:val="00EC1E14"/>
    <w:rsid w:val="00EC2832"/>
    <w:rsid w:val="00ED010E"/>
    <w:rsid w:val="00EE355A"/>
    <w:rsid w:val="00EE4BF6"/>
    <w:rsid w:val="00EE7C49"/>
    <w:rsid w:val="00EF2356"/>
    <w:rsid w:val="00F105F4"/>
    <w:rsid w:val="00F46D17"/>
    <w:rsid w:val="00F673E5"/>
    <w:rsid w:val="00F708EF"/>
    <w:rsid w:val="00F73AEE"/>
    <w:rsid w:val="00F81502"/>
    <w:rsid w:val="00F84F18"/>
    <w:rsid w:val="00F86550"/>
    <w:rsid w:val="00F90B00"/>
    <w:rsid w:val="00F91453"/>
    <w:rsid w:val="00F92678"/>
    <w:rsid w:val="00F94ABA"/>
    <w:rsid w:val="00FC1578"/>
    <w:rsid w:val="00FC38E6"/>
    <w:rsid w:val="00FC6C35"/>
    <w:rsid w:val="00FD4F20"/>
    <w:rsid w:val="00FD6750"/>
    <w:rsid w:val="00FE1AC1"/>
    <w:rsid w:val="00FE2594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1A951"/>
  <w15:docId w15:val="{DBE3F04F-CB4D-45A9-9272-E9DAD078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4C73"/>
    <w:rPr>
      <w:color w:val="0563C1"/>
      <w:u w:val="single"/>
    </w:rPr>
  </w:style>
  <w:style w:type="character" w:styleId="a4">
    <w:name w:val="Unresolved Mention"/>
    <w:uiPriority w:val="99"/>
    <w:semiHidden/>
    <w:unhideWhenUsed/>
    <w:rsid w:val="00B44C73"/>
    <w:rPr>
      <w:color w:val="605E5C"/>
      <w:shd w:val="clear" w:color="auto" w:fill="E1DFDD"/>
    </w:rPr>
  </w:style>
  <w:style w:type="table" w:customStyle="1" w:styleId="1">
    <w:name w:val="表 (格子)1"/>
    <w:basedOn w:val="a1"/>
    <w:next w:val="a5"/>
    <w:uiPriority w:val="39"/>
    <w:rsid w:val="00C97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C97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04050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E4578"/>
  </w:style>
  <w:style w:type="paragraph" w:styleId="a9">
    <w:name w:val="footer"/>
    <w:basedOn w:val="a"/>
    <w:link w:val="aa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E4578"/>
  </w:style>
  <w:style w:type="paragraph" w:styleId="ab">
    <w:name w:val="No Spacing"/>
    <w:uiPriority w:val="1"/>
    <w:qFormat/>
    <w:rsid w:val="00BC457A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70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93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7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43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ucb.gr.jp/index.html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://www.jaucb.gr.jp/index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Office%20&#12398;&#12459;&#12473;&#12479;&#12512;%20&#12486;&#12531;&#12503;&#12524;&#12540;&#12488;\2024&#24180;&#24230;%20&#23455;&#21209;&#23478;&#25945;&#21729;&#39178;&#25104;&#35611;&#24231;&#12497;&#12531;&#12501;&#12524;&#12483;&#12488;newest%203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6F2E3-2434-4623-8482-77A55251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2024年度 実務家教員養成講座パンフレットnewest 3</Template>
  <TotalTime>70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Links>
    <vt:vector size="12" baseType="variant"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http://www.jaucb.gr.jp/index.html</vt:lpwstr>
      </vt:variant>
      <vt:variant>
        <vt:lpwstr/>
      </vt:variant>
      <vt:variant>
        <vt:i4>2031642</vt:i4>
      </vt:variant>
      <vt:variant>
        <vt:i4>38760</vt:i4>
      </vt:variant>
      <vt:variant>
        <vt:i4>1025</vt:i4>
      </vt:variant>
      <vt:variant>
        <vt:i4>4</vt:i4>
      </vt:variant>
      <vt:variant>
        <vt:lpwstr>http://www.jaucb.gr.jp/index.html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純一 田邉</cp:lastModifiedBy>
  <cp:revision>17</cp:revision>
  <cp:lastPrinted>2026-01-15T01:18:00Z</cp:lastPrinted>
  <dcterms:created xsi:type="dcterms:W3CDTF">2025-11-04T06:19:00Z</dcterms:created>
  <dcterms:modified xsi:type="dcterms:W3CDTF">2026-04-03T04:20:00Z</dcterms:modified>
</cp:coreProperties>
</file>